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D66204" w14:textId="77777777" w:rsidR="0038446F" w:rsidRPr="00A426E3" w:rsidRDefault="00810F58" w:rsidP="00132D35">
      <w:pPr>
        <w:jc w:val="center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З</w:t>
      </w:r>
      <w:r w:rsidR="0038446F" w:rsidRPr="00A426E3">
        <w:rPr>
          <w:b/>
          <w:sz w:val="28"/>
          <w:szCs w:val="28"/>
        </w:rPr>
        <w:t>аключени</w:t>
      </w:r>
      <w:r w:rsidRPr="00A426E3">
        <w:rPr>
          <w:b/>
          <w:sz w:val="28"/>
          <w:szCs w:val="28"/>
        </w:rPr>
        <w:t>е</w:t>
      </w:r>
    </w:p>
    <w:p w14:paraId="0F7B324F" w14:textId="77777777" w:rsidR="0038446F" w:rsidRPr="00A426E3" w:rsidRDefault="0038446F" w:rsidP="00132D35">
      <w:pPr>
        <w:jc w:val="center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о рассмотрении инвестиционной программы субъекта электроэнергетики</w:t>
      </w:r>
    </w:p>
    <w:p w14:paraId="0445C809" w14:textId="77777777" w:rsidR="0038446F" w:rsidRPr="00A426E3" w:rsidRDefault="0038446F" w:rsidP="0038446F">
      <w:pPr>
        <w:suppressAutoHyphens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139"/>
        <w:gridCol w:w="1985"/>
        <w:gridCol w:w="575"/>
        <w:gridCol w:w="284"/>
        <w:gridCol w:w="1550"/>
        <w:gridCol w:w="567"/>
        <w:gridCol w:w="426"/>
        <w:gridCol w:w="150"/>
        <w:gridCol w:w="530"/>
      </w:tblGrid>
      <w:tr w:rsidR="0038446F" w:rsidRPr="00A426E3" w14:paraId="2A57B0A2" w14:textId="77777777" w:rsidTr="000A07D5"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7B1C1" w14:textId="77777777" w:rsidR="0038446F" w:rsidRPr="00944260" w:rsidRDefault="00944260" w:rsidP="00CF673A">
            <w:pPr>
              <w:suppressAutoHyphens/>
              <w:jc w:val="center"/>
              <w:rPr>
                <w:sz w:val="28"/>
                <w:szCs w:val="28"/>
                <w:highlight w:val="yellow"/>
              </w:rPr>
            </w:pPr>
            <w:r w:rsidRPr="00CF673A">
              <w:rPr>
                <w:sz w:val="28"/>
                <w:szCs w:val="28"/>
              </w:rPr>
              <w:t>АО «СО ЕЭС»</w:t>
            </w:r>
          </w:p>
        </w:tc>
        <w:tc>
          <w:tcPr>
            <w:tcW w:w="1985" w:type="dxa"/>
            <w:vAlign w:val="bottom"/>
          </w:tcPr>
          <w:p w14:paraId="1C0ADA3C" w14:textId="77777777" w:rsidR="0038446F" w:rsidRPr="00CF673A" w:rsidRDefault="0038446F" w:rsidP="00E73DF2">
            <w:pPr>
              <w:suppressAutoHyphens/>
              <w:jc w:val="right"/>
              <w:rPr>
                <w:sz w:val="28"/>
                <w:szCs w:val="28"/>
              </w:rPr>
            </w:pPr>
            <w:r w:rsidRPr="00CF673A">
              <w:rPr>
                <w:sz w:val="28"/>
                <w:szCs w:val="28"/>
              </w:rP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2EE36" w14:textId="66CBD6A6" w:rsidR="0038446F" w:rsidRPr="003D7B53" w:rsidRDefault="003D7B53" w:rsidP="00045637">
            <w:pPr>
              <w:suppressAutoHyphens/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vAlign w:val="bottom"/>
          </w:tcPr>
          <w:p w14:paraId="59597338" w14:textId="77777777" w:rsidR="0038446F" w:rsidRPr="00CF673A" w:rsidRDefault="0038446F" w:rsidP="00E73DF2">
            <w:pPr>
              <w:suppressAutoHyphens/>
              <w:rPr>
                <w:sz w:val="28"/>
                <w:szCs w:val="28"/>
              </w:rPr>
            </w:pPr>
            <w:r w:rsidRPr="00CF673A">
              <w:rPr>
                <w:sz w:val="28"/>
                <w:szCs w:val="28"/>
              </w:rPr>
              <w:t>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610DF" w14:textId="7E3A7A69" w:rsidR="0038446F" w:rsidRPr="003D7B53" w:rsidRDefault="003D7B53" w:rsidP="003D7B53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июля</w:t>
            </w:r>
          </w:p>
        </w:tc>
        <w:tc>
          <w:tcPr>
            <w:tcW w:w="567" w:type="dxa"/>
            <w:vAlign w:val="bottom"/>
          </w:tcPr>
          <w:p w14:paraId="18E21993" w14:textId="77777777" w:rsidR="0038446F" w:rsidRPr="00CF673A" w:rsidRDefault="0038446F" w:rsidP="00E73DF2">
            <w:pPr>
              <w:suppressAutoHyphens/>
              <w:jc w:val="right"/>
              <w:rPr>
                <w:sz w:val="28"/>
                <w:szCs w:val="28"/>
              </w:rPr>
            </w:pPr>
            <w:r w:rsidRPr="00CF673A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FBD8B8" w14:textId="77777777" w:rsidR="0038446F" w:rsidRPr="00CF673A" w:rsidRDefault="00E35F22" w:rsidP="00656E60">
            <w:pPr>
              <w:suppressAutoHyphens/>
              <w:rPr>
                <w:sz w:val="28"/>
                <w:szCs w:val="28"/>
              </w:rPr>
            </w:pPr>
            <w:r w:rsidRPr="00CF673A">
              <w:rPr>
                <w:sz w:val="28"/>
                <w:szCs w:val="28"/>
              </w:rPr>
              <w:t>1</w:t>
            </w:r>
            <w:r w:rsidR="00671DEA">
              <w:rPr>
                <w:sz w:val="28"/>
                <w:szCs w:val="28"/>
              </w:rPr>
              <w:t>7</w:t>
            </w:r>
          </w:p>
        </w:tc>
        <w:tc>
          <w:tcPr>
            <w:tcW w:w="680" w:type="dxa"/>
            <w:gridSpan w:val="2"/>
            <w:vAlign w:val="bottom"/>
          </w:tcPr>
          <w:p w14:paraId="3CB5ED26" w14:textId="77777777" w:rsidR="0038446F" w:rsidRPr="00CF673A" w:rsidRDefault="007078BA" w:rsidP="000A07D5">
            <w:pPr>
              <w:suppressAutoHyphens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  <w:r w:rsidR="000A07D5">
              <w:rPr>
                <w:sz w:val="28"/>
                <w:szCs w:val="28"/>
              </w:rPr>
              <w:t>а</w:t>
            </w:r>
          </w:p>
        </w:tc>
      </w:tr>
      <w:tr w:rsidR="0038446F" w:rsidRPr="00A426E3" w14:paraId="50933416" w14:textId="77777777" w:rsidTr="000A07D5">
        <w:tc>
          <w:tcPr>
            <w:tcW w:w="4139" w:type="dxa"/>
            <w:vAlign w:val="bottom"/>
          </w:tcPr>
          <w:p w14:paraId="01200AED" w14:textId="77777777" w:rsidR="0038446F" w:rsidRPr="00A426E3" w:rsidRDefault="0038446F" w:rsidP="00E73DF2">
            <w:pPr>
              <w:suppressAutoHyphens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454FD1EE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575" w:type="dxa"/>
            <w:vAlign w:val="bottom"/>
          </w:tcPr>
          <w:p w14:paraId="22357B45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8C6C2E8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1550" w:type="dxa"/>
            <w:vAlign w:val="bottom"/>
          </w:tcPr>
          <w:p w14:paraId="7C302B00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EEE8E6B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150" w:type="dxa"/>
            <w:vAlign w:val="bottom"/>
          </w:tcPr>
          <w:p w14:paraId="00DA7C9C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530" w:type="dxa"/>
            <w:vAlign w:val="bottom"/>
          </w:tcPr>
          <w:p w14:paraId="58EB2910" w14:textId="77777777" w:rsidR="0038446F" w:rsidRPr="00A426E3" w:rsidRDefault="0038446F" w:rsidP="00E73DF2">
            <w:pPr>
              <w:suppressAutoHyphens/>
              <w:rPr>
                <w:i/>
                <w:sz w:val="28"/>
                <w:szCs w:val="28"/>
              </w:rPr>
            </w:pPr>
          </w:p>
        </w:tc>
      </w:tr>
    </w:tbl>
    <w:p w14:paraId="3A421D2A" w14:textId="77777777" w:rsidR="0038446F" w:rsidRPr="00A426E3" w:rsidRDefault="0038446F" w:rsidP="0038446F">
      <w:pPr>
        <w:suppressAutoHyphens/>
        <w:rPr>
          <w:sz w:val="28"/>
          <w:szCs w:val="28"/>
        </w:rPr>
      </w:pPr>
      <w:r w:rsidRPr="00A426E3">
        <w:rPr>
          <w:sz w:val="28"/>
          <w:szCs w:val="28"/>
        </w:rPr>
        <w:t xml:space="preserve">Заключение выдано </w:t>
      </w:r>
      <w:r w:rsidR="00A426E3" w:rsidRPr="00A426E3">
        <w:rPr>
          <w:sz w:val="28"/>
          <w:szCs w:val="28"/>
          <w:u w:val="single"/>
        </w:rPr>
        <w:t>Минэнерго России</w:t>
      </w:r>
    </w:p>
    <w:p w14:paraId="1565A0B0" w14:textId="32A3AF73" w:rsidR="0038446F" w:rsidRPr="00A426E3" w:rsidRDefault="00206B00" w:rsidP="009A267E">
      <w:pPr>
        <w:suppressAutoHyphens/>
        <w:jc w:val="both"/>
        <w:rPr>
          <w:sz w:val="28"/>
          <w:szCs w:val="28"/>
        </w:rPr>
      </w:pPr>
      <w:r w:rsidRPr="00A426E3">
        <w:rPr>
          <w:sz w:val="28"/>
          <w:szCs w:val="28"/>
        </w:rPr>
        <w:t>п</w:t>
      </w:r>
      <w:r w:rsidR="0038446F" w:rsidRPr="00A426E3">
        <w:rPr>
          <w:sz w:val="28"/>
          <w:szCs w:val="28"/>
        </w:rPr>
        <w:t xml:space="preserve">о </w:t>
      </w:r>
      <w:r w:rsidR="00671DEA" w:rsidRPr="00671DEA">
        <w:rPr>
          <w:sz w:val="28"/>
          <w:szCs w:val="28"/>
        </w:rPr>
        <w:t>проекту корректировки ин</w:t>
      </w:r>
      <w:r w:rsidR="00671DEA" w:rsidRPr="00A426E3">
        <w:rPr>
          <w:sz w:val="28"/>
          <w:szCs w:val="28"/>
        </w:rPr>
        <w:t>вестиционной программы</w:t>
      </w:r>
      <w:r w:rsidR="00671DEA" w:rsidRPr="00456347">
        <w:rPr>
          <w:sz w:val="28"/>
          <w:szCs w:val="28"/>
        </w:rPr>
        <w:t xml:space="preserve"> </w:t>
      </w:r>
      <w:r w:rsidR="00B0032D">
        <w:rPr>
          <w:sz w:val="28"/>
          <w:szCs w:val="28"/>
          <w:u w:val="single"/>
        </w:rPr>
        <w:t>АО «</w:t>
      </w:r>
      <w:proofErr w:type="spellStart"/>
      <w:r w:rsidR="00B0032D">
        <w:rPr>
          <w:sz w:val="28"/>
          <w:szCs w:val="28"/>
          <w:u w:val="single"/>
        </w:rPr>
        <w:t>Витимэнерго</w:t>
      </w:r>
      <w:proofErr w:type="spellEnd"/>
      <w:r w:rsidR="00B0032D">
        <w:rPr>
          <w:sz w:val="28"/>
          <w:szCs w:val="28"/>
          <w:u w:val="single"/>
        </w:rPr>
        <w:t>»</w:t>
      </w:r>
      <w:r w:rsidR="00D729E0" w:rsidRPr="00671DEA">
        <w:rPr>
          <w:sz w:val="28"/>
          <w:szCs w:val="28"/>
        </w:rPr>
        <w:t xml:space="preserve"> </w:t>
      </w:r>
      <w:r w:rsidR="00671DEA" w:rsidRPr="00671DEA">
        <w:rPr>
          <w:sz w:val="28"/>
          <w:szCs w:val="28"/>
        </w:rPr>
        <w:t xml:space="preserve">на </w:t>
      </w:r>
      <w:r w:rsidR="00D729E0">
        <w:rPr>
          <w:sz w:val="28"/>
          <w:szCs w:val="28"/>
          <w:u w:val="single"/>
        </w:rPr>
        <w:t>201</w:t>
      </w:r>
      <w:r w:rsidR="00B0032D">
        <w:rPr>
          <w:sz w:val="28"/>
          <w:szCs w:val="28"/>
          <w:u w:val="single"/>
        </w:rPr>
        <w:t>5</w:t>
      </w:r>
      <w:r w:rsidR="00D729E0">
        <w:rPr>
          <w:sz w:val="28"/>
          <w:szCs w:val="28"/>
          <w:u w:val="single"/>
        </w:rPr>
        <w:t>-201</w:t>
      </w:r>
      <w:r w:rsidR="00B0032D">
        <w:rPr>
          <w:sz w:val="28"/>
          <w:szCs w:val="28"/>
          <w:u w:val="single"/>
        </w:rPr>
        <w:t>7</w:t>
      </w:r>
      <w:r w:rsidR="00671DEA" w:rsidRPr="00671DEA">
        <w:rPr>
          <w:sz w:val="28"/>
          <w:szCs w:val="28"/>
          <w:u w:val="single"/>
        </w:rPr>
        <w:t xml:space="preserve"> годы</w:t>
      </w:r>
      <w:r w:rsidR="00671DEA" w:rsidRPr="00A426E3">
        <w:rPr>
          <w:sz w:val="28"/>
          <w:szCs w:val="28"/>
        </w:rPr>
        <w:t xml:space="preserve"> </w:t>
      </w:r>
      <w:r w:rsidR="003911A2" w:rsidRPr="00A426E3">
        <w:rPr>
          <w:sz w:val="28"/>
          <w:szCs w:val="28"/>
        </w:rPr>
        <w:t>(далее –</w:t>
      </w:r>
      <w:r w:rsidR="00671DEA">
        <w:rPr>
          <w:sz w:val="28"/>
          <w:szCs w:val="28"/>
        </w:rPr>
        <w:t xml:space="preserve"> </w:t>
      </w:r>
      <w:r w:rsidR="00807F5F">
        <w:rPr>
          <w:sz w:val="28"/>
          <w:szCs w:val="28"/>
        </w:rPr>
        <w:t xml:space="preserve">Проект </w:t>
      </w:r>
      <w:r w:rsidR="003911A2" w:rsidRPr="00A426E3">
        <w:rPr>
          <w:sz w:val="28"/>
          <w:szCs w:val="28"/>
        </w:rPr>
        <w:t>ИП)</w:t>
      </w:r>
      <w:r w:rsidR="003911A2">
        <w:rPr>
          <w:sz w:val="28"/>
          <w:szCs w:val="28"/>
        </w:rPr>
        <w:t>.</w:t>
      </w:r>
    </w:p>
    <w:p w14:paraId="76D23DE6" w14:textId="77777777" w:rsidR="0038446F" w:rsidRPr="00A426E3" w:rsidRDefault="00206B00" w:rsidP="009A267E">
      <w:pPr>
        <w:suppressAutoHyphens/>
        <w:jc w:val="both"/>
        <w:rPr>
          <w:sz w:val="28"/>
          <w:szCs w:val="28"/>
        </w:rPr>
      </w:pPr>
      <w:r w:rsidRPr="00A426E3">
        <w:rPr>
          <w:sz w:val="28"/>
          <w:szCs w:val="28"/>
        </w:rPr>
        <w:t xml:space="preserve">ИП </w:t>
      </w:r>
      <w:r w:rsidR="00386031">
        <w:rPr>
          <w:sz w:val="28"/>
          <w:szCs w:val="28"/>
        </w:rPr>
        <w:t xml:space="preserve">рассмотрена </w:t>
      </w:r>
      <w:r w:rsidR="0038446F" w:rsidRPr="00A426E3">
        <w:rPr>
          <w:sz w:val="28"/>
          <w:szCs w:val="28"/>
        </w:rPr>
        <w:t xml:space="preserve">АО «СО ЕЭС» в соответствии с Правилами утверждения инвестиционных программ субъектов электроэнергетики, в уставных капиталах которых участвует государство, и сетевых организаций, утвержденных </w:t>
      </w:r>
      <w:r w:rsidRPr="00A426E3">
        <w:rPr>
          <w:sz w:val="28"/>
          <w:szCs w:val="28"/>
        </w:rPr>
        <w:t>П</w:t>
      </w:r>
      <w:r w:rsidR="0038446F" w:rsidRPr="00A426E3">
        <w:rPr>
          <w:sz w:val="28"/>
          <w:szCs w:val="28"/>
        </w:rPr>
        <w:t xml:space="preserve">остановлением Правительства </w:t>
      </w:r>
      <w:bookmarkStart w:id="0" w:name="_GoBack"/>
      <w:bookmarkEnd w:id="0"/>
      <w:r w:rsidR="0038446F" w:rsidRPr="00A426E3">
        <w:rPr>
          <w:sz w:val="28"/>
          <w:szCs w:val="28"/>
        </w:rPr>
        <w:t>Российской Федерации от 01.12.2009 № 977 «Об инвестиционных программах субъектов электроэнергетики».</w:t>
      </w:r>
    </w:p>
    <w:p w14:paraId="7A9DA912" w14:textId="77777777" w:rsidR="0038446F" w:rsidRDefault="00386031" w:rsidP="009A267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рассмотрения </w:t>
      </w:r>
      <w:r w:rsidR="0038446F" w:rsidRPr="00A426E3">
        <w:rPr>
          <w:sz w:val="28"/>
          <w:szCs w:val="28"/>
        </w:rPr>
        <w:t>АО «СО ЕЭС» установлено:</w:t>
      </w:r>
    </w:p>
    <w:p w14:paraId="07002DBC" w14:textId="5D2B719D" w:rsidR="00FA701D" w:rsidRPr="009A267E" w:rsidRDefault="00FA701D" w:rsidP="009959FA">
      <w:pPr>
        <w:suppressAutoHyphens/>
        <w:jc w:val="both"/>
        <w:rPr>
          <w:b/>
          <w:sz w:val="20"/>
          <w:szCs w:val="20"/>
        </w:rPr>
      </w:pPr>
    </w:p>
    <w:p w14:paraId="244E0598" w14:textId="77777777" w:rsidR="00106A66" w:rsidRDefault="00106A66" w:rsidP="00106A66">
      <w:pPr>
        <w:suppressAutoHyphens/>
        <w:jc w:val="both"/>
        <w:rPr>
          <w:b/>
          <w:sz w:val="28"/>
          <w:szCs w:val="28"/>
        </w:rPr>
      </w:pPr>
      <w:r w:rsidRPr="00A426E3">
        <w:rPr>
          <w:b/>
          <w:sz w:val="28"/>
          <w:szCs w:val="28"/>
        </w:rPr>
        <w:t>Мероприятия по оборудованию систем технологического управления (вторичному электротехническому оборудованию)</w:t>
      </w:r>
    </w:p>
    <w:tbl>
      <w:tblPr>
        <w:tblW w:w="2211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98"/>
        <w:gridCol w:w="3069"/>
        <w:gridCol w:w="1394"/>
        <w:gridCol w:w="4324"/>
        <w:gridCol w:w="5054"/>
        <w:gridCol w:w="3685"/>
        <w:gridCol w:w="1985"/>
        <w:gridCol w:w="1904"/>
      </w:tblGrid>
      <w:tr w:rsidR="00106A66" w:rsidRPr="00A8530A" w14:paraId="7D17C34E" w14:textId="77777777" w:rsidTr="002C6E79">
        <w:trPr>
          <w:trHeight w:val="378"/>
          <w:tblHeader/>
        </w:trPr>
        <w:tc>
          <w:tcPr>
            <w:tcW w:w="698" w:type="dxa"/>
            <w:vMerge w:val="restart"/>
            <w:vAlign w:val="center"/>
          </w:tcPr>
          <w:p w14:paraId="60396638" w14:textId="77777777" w:rsidR="00106A66" w:rsidRPr="00CD301E" w:rsidRDefault="00106A66" w:rsidP="00456347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№ п/п</w:t>
            </w:r>
          </w:p>
        </w:tc>
        <w:tc>
          <w:tcPr>
            <w:tcW w:w="3069" w:type="dxa"/>
            <w:vMerge w:val="restart"/>
            <w:vAlign w:val="center"/>
          </w:tcPr>
          <w:p w14:paraId="15134F8F" w14:textId="77777777" w:rsidR="00106A66" w:rsidRPr="00CD301E" w:rsidRDefault="00106A66" w:rsidP="00456347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Наименование инвестиционного проекта</w:t>
            </w:r>
          </w:p>
        </w:tc>
        <w:tc>
          <w:tcPr>
            <w:tcW w:w="1394" w:type="dxa"/>
            <w:vMerge w:val="restart"/>
            <w:vAlign w:val="center"/>
          </w:tcPr>
          <w:p w14:paraId="20DFD2EE" w14:textId="77777777" w:rsidR="00106A66" w:rsidRPr="00CD301E" w:rsidRDefault="00106A66" w:rsidP="00456347">
            <w:pPr>
              <w:suppressAutoHyphens/>
              <w:ind w:left="-57" w:right="-56"/>
              <w:jc w:val="center"/>
              <w:rPr>
                <w:b/>
              </w:rPr>
            </w:pPr>
            <w:r w:rsidRPr="00CD301E">
              <w:rPr>
                <w:b/>
              </w:rPr>
              <w:t>Год реализации соответствии с проектом ИП</w:t>
            </w:r>
          </w:p>
        </w:tc>
        <w:tc>
          <w:tcPr>
            <w:tcW w:w="4324" w:type="dxa"/>
            <w:vMerge w:val="restart"/>
            <w:vAlign w:val="center"/>
          </w:tcPr>
          <w:p w14:paraId="45ABADDB" w14:textId="77777777" w:rsidR="00106A66" w:rsidRPr="00CD301E" w:rsidRDefault="00106A66" w:rsidP="00456347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Предложения по доработке проекта ИП</w:t>
            </w:r>
          </w:p>
        </w:tc>
        <w:tc>
          <w:tcPr>
            <w:tcW w:w="5054" w:type="dxa"/>
            <w:vMerge w:val="restart"/>
            <w:vAlign w:val="center"/>
          </w:tcPr>
          <w:p w14:paraId="663989A4" w14:textId="77777777" w:rsidR="00106A66" w:rsidRPr="00CD301E" w:rsidRDefault="00106A66" w:rsidP="00456347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Возможные риски для энергосистемы</w:t>
            </w:r>
          </w:p>
        </w:tc>
        <w:tc>
          <w:tcPr>
            <w:tcW w:w="7574" w:type="dxa"/>
            <w:gridSpan w:val="3"/>
            <w:vAlign w:val="center"/>
          </w:tcPr>
          <w:p w14:paraId="486245AC" w14:textId="77777777" w:rsidR="00106A66" w:rsidRPr="00CD301E" w:rsidRDefault="00106A66" w:rsidP="00456347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Наличие мероприятий в документах и сроки их реализации</w:t>
            </w:r>
          </w:p>
        </w:tc>
      </w:tr>
      <w:tr w:rsidR="00106A66" w:rsidRPr="00A8530A" w14:paraId="29E665B9" w14:textId="77777777" w:rsidTr="002C6E79">
        <w:trPr>
          <w:trHeight w:val="433"/>
          <w:tblHeader/>
        </w:trPr>
        <w:tc>
          <w:tcPr>
            <w:tcW w:w="698" w:type="dxa"/>
            <w:vMerge/>
            <w:vAlign w:val="center"/>
          </w:tcPr>
          <w:p w14:paraId="13AC6FCA" w14:textId="77777777" w:rsidR="00106A66" w:rsidRPr="00CD301E" w:rsidRDefault="00106A66" w:rsidP="00456347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069" w:type="dxa"/>
            <w:vMerge/>
            <w:vAlign w:val="center"/>
          </w:tcPr>
          <w:p w14:paraId="594953F3" w14:textId="77777777" w:rsidR="00106A66" w:rsidRPr="00CD301E" w:rsidRDefault="00106A66" w:rsidP="00456347">
            <w:pPr>
              <w:suppressAutoHyphens/>
              <w:jc w:val="center"/>
              <w:rPr>
                <w:b/>
              </w:rPr>
            </w:pPr>
          </w:p>
        </w:tc>
        <w:tc>
          <w:tcPr>
            <w:tcW w:w="1394" w:type="dxa"/>
            <w:vMerge/>
            <w:vAlign w:val="center"/>
          </w:tcPr>
          <w:p w14:paraId="6D267AA0" w14:textId="77777777" w:rsidR="00106A66" w:rsidRPr="00CD301E" w:rsidRDefault="00106A66" w:rsidP="00456347">
            <w:pPr>
              <w:suppressAutoHyphens/>
              <w:jc w:val="center"/>
              <w:rPr>
                <w:b/>
              </w:rPr>
            </w:pPr>
          </w:p>
        </w:tc>
        <w:tc>
          <w:tcPr>
            <w:tcW w:w="4324" w:type="dxa"/>
            <w:vMerge/>
            <w:vAlign w:val="center"/>
          </w:tcPr>
          <w:p w14:paraId="783B34CC" w14:textId="77777777" w:rsidR="00106A66" w:rsidRPr="00CD301E" w:rsidRDefault="00106A66" w:rsidP="00456347">
            <w:pPr>
              <w:suppressAutoHyphens/>
              <w:jc w:val="center"/>
              <w:rPr>
                <w:b/>
              </w:rPr>
            </w:pPr>
          </w:p>
        </w:tc>
        <w:tc>
          <w:tcPr>
            <w:tcW w:w="5054" w:type="dxa"/>
            <w:vMerge/>
            <w:vAlign w:val="center"/>
          </w:tcPr>
          <w:p w14:paraId="12656CE0" w14:textId="77777777" w:rsidR="00106A66" w:rsidRPr="00CD301E" w:rsidRDefault="00106A66" w:rsidP="00456347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685" w:type="dxa"/>
            <w:vAlign w:val="center"/>
          </w:tcPr>
          <w:p w14:paraId="580E7D1A" w14:textId="77777777" w:rsidR="00106A66" w:rsidRPr="00CD301E" w:rsidRDefault="00106A66" w:rsidP="00456347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Документ</w:t>
            </w:r>
            <w:r>
              <w:rPr>
                <w:b/>
              </w:rPr>
              <w:t>–</w:t>
            </w:r>
            <w:r w:rsidRPr="00CD301E">
              <w:rPr>
                <w:b/>
              </w:rPr>
              <w:t>основание</w:t>
            </w:r>
          </w:p>
        </w:tc>
        <w:tc>
          <w:tcPr>
            <w:tcW w:w="1985" w:type="dxa"/>
            <w:vAlign w:val="center"/>
          </w:tcPr>
          <w:p w14:paraId="3EE24355" w14:textId="77777777" w:rsidR="00106A66" w:rsidRPr="00CD301E" w:rsidRDefault="00106A66" w:rsidP="00456347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ИП субъекта электроэнергетики, утвержденная в предшествующий период</w:t>
            </w:r>
          </w:p>
        </w:tc>
        <w:tc>
          <w:tcPr>
            <w:tcW w:w="1904" w:type="dxa"/>
            <w:vAlign w:val="center"/>
          </w:tcPr>
          <w:p w14:paraId="093DFB82" w14:textId="77777777" w:rsidR="00106A66" w:rsidRPr="00CD301E" w:rsidRDefault="00106A66" w:rsidP="00456347">
            <w:pPr>
              <w:suppressAutoHyphens/>
              <w:jc w:val="center"/>
              <w:rPr>
                <w:b/>
              </w:rPr>
            </w:pPr>
            <w:r w:rsidRPr="00CD301E">
              <w:rPr>
                <w:b/>
              </w:rPr>
              <w:t>ИП иного субъекта электроэнергетики, мероприятия на объектах которого требуются в рамках координации ввода объектов</w:t>
            </w:r>
          </w:p>
        </w:tc>
      </w:tr>
      <w:tr w:rsidR="00B0032D" w:rsidRPr="00D51380" w14:paraId="6C890FA8" w14:textId="77777777" w:rsidTr="002C6E79">
        <w:trPr>
          <w:trHeight w:val="143"/>
        </w:trPr>
        <w:tc>
          <w:tcPr>
            <w:tcW w:w="698" w:type="dxa"/>
          </w:tcPr>
          <w:p w14:paraId="52F65B55" w14:textId="77777777" w:rsidR="00B0032D" w:rsidRPr="00685401" w:rsidRDefault="00B0032D" w:rsidP="00B0032D">
            <w:pPr>
              <w:pStyle w:val="af3"/>
              <w:numPr>
                <w:ilvl w:val="0"/>
                <w:numId w:val="25"/>
              </w:numPr>
              <w:suppressAutoHyphens/>
              <w:ind w:left="0"/>
              <w:jc w:val="right"/>
            </w:pPr>
          </w:p>
        </w:tc>
        <w:tc>
          <w:tcPr>
            <w:tcW w:w="3069" w:type="dxa"/>
          </w:tcPr>
          <w:p w14:paraId="501ABDEB" w14:textId="4A3070D3" w:rsidR="00210331" w:rsidRPr="004F5067" w:rsidRDefault="00210331" w:rsidP="00072D2A">
            <w:pPr>
              <w:jc w:val="both"/>
            </w:pPr>
            <w:r>
              <w:t>«</w:t>
            </w:r>
            <w:r w:rsidRPr="00210331">
              <w:t>Организация системы сбора и передачи телеинформации на объектах АО</w:t>
            </w:r>
            <w:r>
              <w:t> «</w:t>
            </w:r>
            <w:proofErr w:type="spellStart"/>
            <w:r>
              <w:t>Витимэнерго</w:t>
            </w:r>
            <w:proofErr w:type="spellEnd"/>
            <w:r>
              <w:t>»</w:t>
            </w:r>
            <w:r w:rsidRPr="00210331">
              <w:t xml:space="preserve"> с передачей данных в Филиал АО </w:t>
            </w:r>
            <w:r>
              <w:t>«</w:t>
            </w:r>
            <w:r w:rsidRPr="00210331">
              <w:t>СО ЕЭС</w:t>
            </w:r>
            <w:r>
              <w:t>»</w:t>
            </w:r>
            <w:r w:rsidRPr="00210331">
              <w:t xml:space="preserve"> Иркутское РДУ</w:t>
            </w:r>
            <w:r>
              <w:t>»</w:t>
            </w:r>
            <w:r w:rsidRPr="00210331">
              <w:t xml:space="preserve"> </w:t>
            </w:r>
            <w:r>
              <w:t>(и</w:t>
            </w:r>
            <w:r w:rsidRPr="00E411A0">
              <w:t>дентификатор инвестиционного проекта</w:t>
            </w:r>
            <w:r>
              <w:t xml:space="preserve"> – </w:t>
            </w:r>
            <w:r w:rsidRPr="00210331">
              <w:t>E_2022_ВЭ</w:t>
            </w:r>
            <w:r>
              <w:t>).</w:t>
            </w:r>
          </w:p>
        </w:tc>
        <w:tc>
          <w:tcPr>
            <w:tcW w:w="1394" w:type="dxa"/>
          </w:tcPr>
          <w:p w14:paraId="2CF4CBBF" w14:textId="03E815E6" w:rsidR="00B0032D" w:rsidRDefault="00B0032D" w:rsidP="00F17602">
            <w:pPr>
              <w:jc w:val="center"/>
            </w:pPr>
            <w:r w:rsidRPr="00125E9A">
              <w:rPr>
                <w:color w:val="000000" w:themeColor="text1"/>
              </w:rPr>
              <w:t>2016-2018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4324" w:type="dxa"/>
          </w:tcPr>
          <w:p w14:paraId="3E3A3C4A" w14:textId="5A4C23C9" w:rsidR="00F17602" w:rsidRDefault="00F17602" w:rsidP="00210331">
            <w:pPr>
              <w:suppressAutoHyphens/>
              <w:jc w:val="both"/>
            </w:pPr>
            <w:r>
              <w:t>В данн</w:t>
            </w:r>
            <w:r w:rsidR="00210331">
              <w:t>ый</w:t>
            </w:r>
            <w:r>
              <w:t xml:space="preserve"> инвестиционн</w:t>
            </w:r>
            <w:r w:rsidR="00210331">
              <w:t>ый</w:t>
            </w:r>
            <w:r>
              <w:t xml:space="preserve"> проект </w:t>
            </w:r>
            <w:r w:rsidR="00210331">
              <w:t xml:space="preserve">включить мероприятия по </w:t>
            </w:r>
            <w:r w:rsidR="00210331" w:rsidRPr="00125E9A">
              <w:t xml:space="preserve">организации </w:t>
            </w:r>
            <w:r w:rsidR="003576C3">
              <w:t xml:space="preserve">и </w:t>
            </w:r>
            <w:r w:rsidR="003576C3" w:rsidRPr="00CA4F40">
              <w:t>расширени</w:t>
            </w:r>
            <w:r w:rsidR="00DF7BC1">
              <w:t>ю</w:t>
            </w:r>
            <w:r w:rsidR="003576C3" w:rsidRPr="00CA4F40">
              <w:t xml:space="preserve"> систем сбора и передачи информации</w:t>
            </w:r>
            <w:r w:rsidR="003576C3" w:rsidRPr="00125E9A">
              <w:t xml:space="preserve"> </w:t>
            </w:r>
            <w:r w:rsidR="00210331" w:rsidRPr="00125E9A">
              <w:t>на</w:t>
            </w:r>
            <w:r w:rsidR="00210331">
              <w:t xml:space="preserve"> следующих </w:t>
            </w:r>
            <w:r w:rsidR="00210331" w:rsidRPr="00125E9A">
              <w:t>ПС 110</w:t>
            </w:r>
            <w:r w:rsidR="00210331">
              <w:t>-220</w:t>
            </w:r>
            <w:r w:rsidR="00210331" w:rsidRPr="00125E9A">
              <w:t xml:space="preserve"> </w:t>
            </w:r>
            <w:proofErr w:type="spellStart"/>
            <w:r w:rsidR="00210331" w:rsidRPr="00125E9A">
              <w:t>кВ</w:t>
            </w:r>
            <w:proofErr w:type="spellEnd"/>
            <w:r w:rsidR="00210331">
              <w:t xml:space="preserve"> АО «</w:t>
            </w:r>
            <w:proofErr w:type="spellStart"/>
            <w:r w:rsidR="00210331">
              <w:t>Витимэнерго</w:t>
            </w:r>
            <w:proofErr w:type="spellEnd"/>
            <w:r w:rsidR="00210331">
              <w:t>» со следующими сроками реализации:</w:t>
            </w:r>
          </w:p>
          <w:p w14:paraId="17A62F1E" w14:textId="77777777" w:rsidR="00210331" w:rsidRDefault="00210331" w:rsidP="00210331">
            <w:pPr>
              <w:suppressAutoHyphens/>
              <w:ind w:firstLine="245"/>
              <w:jc w:val="both"/>
              <w:rPr>
                <w:b/>
              </w:rPr>
            </w:pPr>
            <w:r w:rsidRPr="003B7891">
              <w:rPr>
                <w:b/>
              </w:rPr>
              <w:t>2017 год:</w:t>
            </w:r>
          </w:p>
          <w:p w14:paraId="4D352DDD" w14:textId="61815CEB" w:rsidR="00210331" w:rsidRDefault="00210331" w:rsidP="00210331">
            <w:pPr>
              <w:pStyle w:val="af3"/>
              <w:numPr>
                <w:ilvl w:val="0"/>
                <w:numId w:val="42"/>
              </w:numPr>
              <w:suppressAutoHyphens/>
              <w:ind w:left="0" w:firstLine="386"/>
              <w:jc w:val="both"/>
            </w:pPr>
            <w:r>
              <w:t xml:space="preserve">ПС 110 </w:t>
            </w:r>
            <w:proofErr w:type="spellStart"/>
            <w:r>
              <w:t>кВ</w:t>
            </w:r>
            <w:proofErr w:type="spellEnd"/>
            <w:r>
              <w:t xml:space="preserve"> Артемовская;</w:t>
            </w:r>
          </w:p>
          <w:p w14:paraId="515D3FFD" w14:textId="77777777" w:rsidR="00210331" w:rsidRDefault="00210331" w:rsidP="00210331">
            <w:pPr>
              <w:pStyle w:val="af3"/>
              <w:numPr>
                <w:ilvl w:val="0"/>
                <w:numId w:val="42"/>
              </w:numPr>
              <w:suppressAutoHyphens/>
              <w:ind w:left="0" w:firstLine="386"/>
              <w:jc w:val="both"/>
            </w:pPr>
            <w:r w:rsidRPr="00125E9A">
              <w:t xml:space="preserve">ПС 110 </w:t>
            </w:r>
            <w:proofErr w:type="spellStart"/>
            <w:r w:rsidRPr="00125E9A">
              <w:t>кВ</w:t>
            </w:r>
            <w:proofErr w:type="spellEnd"/>
            <w:r w:rsidRPr="00125E9A">
              <w:t xml:space="preserve"> Кропоткинская</w:t>
            </w:r>
            <w:r>
              <w:t>;</w:t>
            </w:r>
          </w:p>
          <w:p w14:paraId="4696B718" w14:textId="62FC27E8" w:rsidR="00210331" w:rsidRDefault="00210331" w:rsidP="00210331">
            <w:pPr>
              <w:suppressAutoHyphens/>
              <w:ind w:firstLine="245"/>
              <w:jc w:val="both"/>
              <w:rPr>
                <w:b/>
              </w:rPr>
            </w:pPr>
            <w:r>
              <w:rPr>
                <w:b/>
              </w:rPr>
              <w:t>2018 год:</w:t>
            </w:r>
          </w:p>
          <w:p w14:paraId="6E5808B1" w14:textId="77777777" w:rsidR="00210331" w:rsidRDefault="00210331" w:rsidP="00210331">
            <w:pPr>
              <w:pStyle w:val="af3"/>
              <w:numPr>
                <w:ilvl w:val="0"/>
                <w:numId w:val="42"/>
              </w:numPr>
              <w:suppressAutoHyphens/>
              <w:ind w:left="0" w:firstLine="386"/>
              <w:jc w:val="both"/>
            </w:pPr>
            <w:r>
              <w:t xml:space="preserve">ПС 110 </w:t>
            </w:r>
            <w:proofErr w:type="spellStart"/>
            <w:r>
              <w:t>кВ</w:t>
            </w:r>
            <w:proofErr w:type="spellEnd"/>
            <w:r>
              <w:t xml:space="preserve"> </w:t>
            </w:r>
            <w:proofErr w:type="spellStart"/>
            <w:r>
              <w:t>Перевозовская</w:t>
            </w:r>
            <w:proofErr w:type="spellEnd"/>
            <w:r>
              <w:t>;</w:t>
            </w:r>
            <w:r w:rsidRPr="00125E9A">
              <w:t xml:space="preserve"> </w:t>
            </w:r>
          </w:p>
          <w:p w14:paraId="47885BD8" w14:textId="3E3E127D" w:rsidR="00210331" w:rsidRDefault="00210331" w:rsidP="00210331">
            <w:pPr>
              <w:pStyle w:val="af3"/>
              <w:numPr>
                <w:ilvl w:val="0"/>
                <w:numId w:val="42"/>
              </w:numPr>
              <w:suppressAutoHyphens/>
              <w:ind w:left="0" w:firstLine="386"/>
              <w:jc w:val="both"/>
            </w:pPr>
            <w:r w:rsidRPr="00125E9A">
              <w:t xml:space="preserve">ПС 110 </w:t>
            </w:r>
            <w:proofErr w:type="spellStart"/>
            <w:r w:rsidRPr="00125E9A">
              <w:t>кВ</w:t>
            </w:r>
            <w:proofErr w:type="spellEnd"/>
            <w:r w:rsidRPr="00125E9A">
              <w:t xml:space="preserve"> </w:t>
            </w:r>
            <w:proofErr w:type="spellStart"/>
            <w:r w:rsidRPr="00125E9A">
              <w:t>Бодайбинская</w:t>
            </w:r>
            <w:proofErr w:type="spellEnd"/>
            <w:r w:rsidRPr="00125E9A">
              <w:t xml:space="preserve">; </w:t>
            </w:r>
          </w:p>
          <w:p w14:paraId="7E93CE70" w14:textId="3CD30B2F" w:rsidR="00210331" w:rsidRPr="00210331" w:rsidRDefault="00210331" w:rsidP="00210331">
            <w:pPr>
              <w:pStyle w:val="af3"/>
              <w:numPr>
                <w:ilvl w:val="0"/>
                <w:numId w:val="42"/>
              </w:numPr>
              <w:suppressAutoHyphens/>
              <w:ind w:left="0" w:firstLine="386"/>
              <w:jc w:val="both"/>
            </w:pPr>
            <w:r w:rsidRPr="00125E9A">
              <w:t xml:space="preserve">ПС 220 </w:t>
            </w:r>
            <w:proofErr w:type="spellStart"/>
            <w:r w:rsidRPr="00125E9A">
              <w:t>кВ</w:t>
            </w:r>
            <w:proofErr w:type="spellEnd"/>
            <w:r w:rsidRPr="00125E9A">
              <w:t xml:space="preserve"> </w:t>
            </w:r>
            <w:proofErr w:type="spellStart"/>
            <w:r w:rsidRPr="00125E9A">
              <w:t>Мамакан</w:t>
            </w:r>
            <w:proofErr w:type="spellEnd"/>
            <w:r>
              <w:t>.</w:t>
            </w:r>
          </w:p>
          <w:p w14:paraId="46391D07" w14:textId="561A7DE9" w:rsidR="00210331" w:rsidRPr="00E0148B" w:rsidRDefault="00210331" w:rsidP="00210331">
            <w:pPr>
              <w:pStyle w:val="af3"/>
              <w:suppressAutoHyphens/>
              <w:ind w:left="403" w:hanging="14"/>
              <w:jc w:val="both"/>
            </w:pPr>
          </w:p>
        </w:tc>
        <w:tc>
          <w:tcPr>
            <w:tcW w:w="5054" w:type="dxa"/>
            <w:shd w:val="clear" w:color="auto" w:fill="auto"/>
          </w:tcPr>
          <w:p w14:paraId="52364C6E" w14:textId="3605AF00" w:rsidR="00B0032D" w:rsidRPr="00125E9A" w:rsidRDefault="00B0032D" w:rsidP="00B0032D">
            <w:pPr>
              <w:suppressAutoHyphens/>
              <w:jc w:val="both"/>
            </w:pPr>
            <w:r w:rsidRPr="00125E9A">
              <w:t xml:space="preserve"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 </w:t>
            </w:r>
          </w:p>
          <w:p w14:paraId="28D9292E" w14:textId="081EEC8F" w:rsidR="00B0032D" w:rsidRPr="00D8626E" w:rsidRDefault="00B0032D" w:rsidP="00B0032D">
            <w:pPr>
              <w:suppressAutoHyphens/>
              <w:jc w:val="both"/>
            </w:pPr>
            <w:r w:rsidRPr="00125E9A">
              <w:t>Отсутствие каналов телефонной связи для оперативных переговоров</w:t>
            </w:r>
            <w:r w:rsidRPr="00125E9A" w:rsidDel="00AD11A2">
              <w:t xml:space="preserve"> </w:t>
            </w:r>
            <w:r w:rsidRPr="00125E9A">
              <w:t>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и увеличению времени ликвидации аварии на данных ЛЭП.</w:t>
            </w:r>
          </w:p>
        </w:tc>
        <w:tc>
          <w:tcPr>
            <w:tcW w:w="3685" w:type="dxa"/>
          </w:tcPr>
          <w:p w14:paraId="2DC215E4" w14:textId="161B9BC4" w:rsidR="003576C3" w:rsidRDefault="00685931" w:rsidP="00210331">
            <w:pPr>
              <w:pStyle w:val="af3"/>
              <w:numPr>
                <w:ilvl w:val="0"/>
                <w:numId w:val="43"/>
              </w:numPr>
              <w:tabs>
                <w:tab w:val="left" w:pos="506"/>
              </w:tabs>
              <w:suppressAutoHyphens/>
              <w:ind w:left="0" w:firstLine="211"/>
              <w:jc w:val="both"/>
            </w:pPr>
            <w:r w:rsidRPr="0080262A">
              <w:t>Программа модернизации и расширения системы сбора и передачи информации на подстанциях АО «</w:t>
            </w:r>
            <w:proofErr w:type="spellStart"/>
            <w:r w:rsidRPr="0080262A">
              <w:t>Витимэнерго</w:t>
            </w:r>
            <w:proofErr w:type="spellEnd"/>
            <w:r w:rsidRPr="0080262A">
              <w:t>», утвержденная первым заместителем директора – главным инженером АО</w:t>
            </w:r>
            <w:r w:rsidR="009A267E">
              <w:t> </w:t>
            </w:r>
            <w:r w:rsidRPr="0080262A">
              <w:t>«</w:t>
            </w:r>
            <w:proofErr w:type="spellStart"/>
            <w:r w:rsidRPr="0080262A">
              <w:t>Витимэнерго</w:t>
            </w:r>
            <w:proofErr w:type="spellEnd"/>
            <w:r w:rsidRPr="0080262A">
              <w:t xml:space="preserve">» Д.В. </w:t>
            </w:r>
            <w:proofErr w:type="spellStart"/>
            <w:r w:rsidRPr="0080262A">
              <w:t>Хламовым</w:t>
            </w:r>
            <w:proofErr w:type="spellEnd"/>
            <w:r w:rsidRPr="0080262A">
              <w:t xml:space="preserve"> в 2013 году</w:t>
            </w:r>
            <w:r>
              <w:t>.</w:t>
            </w:r>
          </w:p>
          <w:p w14:paraId="2E0D9B89" w14:textId="4251FAC7" w:rsidR="00210331" w:rsidRPr="00CA4F40" w:rsidRDefault="00210331" w:rsidP="00F45C76">
            <w:pPr>
              <w:pStyle w:val="af3"/>
              <w:numPr>
                <w:ilvl w:val="0"/>
                <w:numId w:val="43"/>
              </w:numPr>
              <w:tabs>
                <w:tab w:val="left" w:pos="506"/>
              </w:tabs>
              <w:suppressAutoHyphens/>
              <w:ind w:left="0" w:firstLine="211"/>
              <w:jc w:val="both"/>
            </w:pPr>
            <w:r>
              <w:t xml:space="preserve">Письмо </w:t>
            </w:r>
            <w:r w:rsidRPr="00210331">
              <w:t>АО «</w:t>
            </w:r>
            <w:proofErr w:type="spellStart"/>
            <w:r w:rsidRPr="00210331">
              <w:t>Витимэнерго</w:t>
            </w:r>
            <w:proofErr w:type="spellEnd"/>
            <w:r w:rsidRPr="00210331">
              <w:t>» от 22.12.2014 № 18-1/2038</w:t>
            </w:r>
            <w:r>
              <w:t>.</w:t>
            </w:r>
          </w:p>
        </w:tc>
        <w:tc>
          <w:tcPr>
            <w:tcW w:w="1985" w:type="dxa"/>
          </w:tcPr>
          <w:p w14:paraId="5B1497BB" w14:textId="3ED7CB8E" w:rsidR="00B0032D" w:rsidRDefault="003576C3" w:rsidP="00B0032D">
            <w:pPr>
              <w:jc w:val="center"/>
            </w:pPr>
            <w:r>
              <w:t>2016-2018</w:t>
            </w:r>
          </w:p>
        </w:tc>
        <w:tc>
          <w:tcPr>
            <w:tcW w:w="1904" w:type="dxa"/>
          </w:tcPr>
          <w:p w14:paraId="400DCD48" w14:textId="72B16B2F" w:rsidR="00B0032D" w:rsidRDefault="00553105" w:rsidP="00B0032D">
            <w:pPr>
              <w:jc w:val="center"/>
              <w:rPr>
                <w:sz w:val="20"/>
                <w:szCs w:val="20"/>
              </w:rPr>
            </w:pPr>
            <w:r>
              <w:rPr>
                <w:i/>
              </w:rPr>
              <w:t>–</w:t>
            </w:r>
          </w:p>
        </w:tc>
      </w:tr>
    </w:tbl>
    <w:p w14:paraId="677C6340" w14:textId="5EDE3DB2" w:rsidR="001428F8" w:rsidRPr="009A267E" w:rsidRDefault="001428F8" w:rsidP="00662C5C">
      <w:pPr>
        <w:jc w:val="both"/>
        <w:rPr>
          <w:sz w:val="20"/>
          <w:szCs w:val="20"/>
        </w:rPr>
      </w:pPr>
    </w:p>
    <w:p w14:paraId="0EF1B31A" w14:textId="1F777F4A" w:rsidR="001428F8" w:rsidRPr="009A267E" w:rsidRDefault="00C0364A" w:rsidP="00072D2A">
      <w:pPr>
        <w:ind w:firstLine="567"/>
        <w:jc w:val="both"/>
        <w:rPr>
          <w:sz w:val="22"/>
          <w:szCs w:val="22"/>
        </w:rPr>
      </w:pPr>
      <w:r w:rsidRPr="009A267E">
        <w:rPr>
          <w:sz w:val="22"/>
          <w:szCs w:val="22"/>
        </w:rPr>
        <w:t>П</w:t>
      </w:r>
      <w:r w:rsidR="001428F8" w:rsidRPr="009A267E">
        <w:rPr>
          <w:sz w:val="22"/>
          <w:szCs w:val="22"/>
        </w:rPr>
        <w:t>исьмом от 08.06.2017 № 18-1/960</w:t>
      </w:r>
      <w:r w:rsidR="00072D2A" w:rsidRPr="009A267E">
        <w:rPr>
          <w:sz w:val="22"/>
          <w:szCs w:val="22"/>
        </w:rPr>
        <w:t xml:space="preserve"> АО «</w:t>
      </w:r>
      <w:proofErr w:type="spellStart"/>
      <w:r w:rsidR="00072D2A" w:rsidRPr="009A267E">
        <w:rPr>
          <w:sz w:val="22"/>
          <w:szCs w:val="22"/>
        </w:rPr>
        <w:t>Витимэнерго</w:t>
      </w:r>
      <w:proofErr w:type="spellEnd"/>
      <w:r w:rsidR="00072D2A" w:rsidRPr="009A267E">
        <w:rPr>
          <w:sz w:val="22"/>
          <w:szCs w:val="22"/>
        </w:rPr>
        <w:t>»</w:t>
      </w:r>
      <w:r w:rsidR="001428F8" w:rsidRPr="009A267E">
        <w:rPr>
          <w:sz w:val="22"/>
          <w:szCs w:val="22"/>
        </w:rPr>
        <w:t xml:space="preserve"> в адрес АО «СО ЕЭС»</w:t>
      </w:r>
      <w:r w:rsidRPr="009A267E">
        <w:rPr>
          <w:sz w:val="22"/>
          <w:szCs w:val="22"/>
        </w:rPr>
        <w:t xml:space="preserve"> </w:t>
      </w:r>
      <w:r w:rsidR="00F45C76" w:rsidRPr="009A267E">
        <w:rPr>
          <w:sz w:val="22"/>
          <w:szCs w:val="22"/>
        </w:rPr>
        <w:t>было направлено техническое задание</w:t>
      </w:r>
      <w:r w:rsidR="00072D2A" w:rsidRPr="009A267E">
        <w:rPr>
          <w:sz w:val="22"/>
          <w:szCs w:val="22"/>
        </w:rPr>
        <w:t xml:space="preserve"> по проекту </w:t>
      </w:r>
      <w:r w:rsidRPr="009A267E">
        <w:rPr>
          <w:sz w:val="22"/>
          <w:szCs w:val="22"/>
        </w:rPr>
        <w:t xml:space="preserve">«Перевод ВЛ-110 </w:t>
      </w:r>
      <w:proofErr w:type="spellStart"/>
      <w:r w:rsidRPr="009A267E">
        <w:rPr>
          <w:sz w:val="22"/>
          <w:szCs w:val="22"/>
        </w:rPr>
        <w:t>кВ</w:t>
      </w:r>
      <w:proofErr w:type="spellEnd"/>
      <w:r w:rsidRPr="009A267E">
        <w:rPr>
          <w:sz w:val="22"/>
          <w:szCs w:val="22"/>
        </w:rPr>
        <w:t xml:space="preserve"> </w:t>
      </w:r>
      <w:proofErr w:type="spellStart"/>
      <w:r w:rsidRPr="009A267E">
        <w:rPr>
          <w:sz w:val="22"/>
          <w:szCs w:val="22"/>
        </w:rPr>
        <w:t>Таксимо-Мамакан</w:t>
      </w:r>
      <w:proofErr w:type="spellEnd"/>
      <w:r w:rsidRPr="009A267E">
        <w:rPr>
          <w:sz w:val="22"/>
          <w:szCs w:val="22"/>
        </w:rPr>
        <w:t xml:space="preserve"> на напряжение 220 </w:t>
      </w:r>
      <w:proofErr w:type="spellStart"/>
      <w:r w:rsidRPr="009A267E">
        <w:rPr>
          <w:sz w:val="22"/>
          <w:szCs w:val="22"/>
        </w:rPr>
        <w:t>кВ</w:t>
      </w:r>
      <w:proofErr w:type="spellEnd"/>
      <w:r w:rsidRPr="009A267E">
        <w:rPr>
          <w:sz w:val="22"/>
          <w:szCs w:val="22"/>
        </w:rPr>
        <w:t xml:space="preserve"> со строительством ПС 220 </w:t>
      </w:r>
      <w:proofErr w:type="spellStart"/>
      <w:r w:rsidRPr="009A267E">
        <w:rPr>
          <w:sz w:val="22"/>
          <w:szCs w:val="22"/>
        </w:rPr>
        <w:t>кВ</w:t>
      </w:r>
      <w:proofErr w:type="spellEnd"/>
      <w:r w:rsidRPr="009A267E">
        <w:rPr>
          <w:sz w:val="22"/>
          <w:szCs w:val="22"/>
        </w:rPr>
        <w:t xml:space="preserve"> </w:t>
      </w:r>
      <w:proofErr w:type="spellStart"/>
      <w:r w:rsidRPr="009A267E">
        <w:rPr>
          <w:sz w:val="22"/>
          <w:szCs w:val="22"/>
        </w:rPr>
        <w:t>Дяля</w:t>
      </w:r>
      <w:proofErr w:type="spellEnd"/>
      <w:r w:rsidRPr="009A267E">
        <w:rPr>
          <w:sz w:val="22"/>
          <w:szCs w:val="22"/>
        </w:rPr>
        <w:t xml:space="preserve">, </w:t>
      </w:r>
      <w:proofErr w:type="spellStart"/>
      <w:r w:rsidRPr="009A267E">
        <w:rPr>
          <w:sz w:val="22"/>
          <w:szCs w:val="22"/>
        </w:rPr>
        <w:t>Чаянгро</w:t>
      </w:r>
      <w:proofErr w:type="spellEnd"/>
      <w:r w:rsidRPr="009A267E">
        <w:rPr>
          <w:sz w:val="22"/>
          <w:szCs w:val="22"/>
        </w:rPr>
        <w:t>» (идентификатор инвестиционного проекта – E_3003_ВЭ). С</w:t>
      </w:r>
      <w:r w:rsidR="001428F8" w:rsidRPr="009A267E">
        <w:rPr>
          <w:sz w:val="22"/>
          <w:szCs w:val="22"/>
        </w:rPr>
        <w:t xml:space="preserve"> учетом </w:t>
      </w:r>
      <w:r w:rsidRPr="009A267E">
        <w:rPr>
          <w:sz w:val="22"/>
          <w:szCs w:val="22"/>
        </w:rPr>
        <w:t>времени</w:t>
      </w:r>
      <w:r w:rsidR="00072D2A" w:rsidRPr="009A267E">
        <w:rPr>
          <w:sz w:val="22"/>
          <w:szCs w:val="22"/>
        </w:rPr>
        <w:t xml:space="preserve">, требующегося на разработку </w:t>
      </w:r>
      <w:r w:rsidR="001428F8" w:rsidRPr="009A267E">
        <w:rPr>
          <w:sz w:val="22"/>
          <w:szCs w:val="22"/>
        </w:rPr>
        <w:t xml:space="preserve">проектно-изыскательских </w:t>
      </w:r>
      <w:r w:rsidR="00072D2A" w:rsidRPr="009A267E">
        <w:rPr>
          <w:sz w:val="22"/>
          <w:szCs w:val="22"/>
        </w:rPr>
        <w:t>и строительно-монтажных работ</w:t>
      </w:r>
      <w:r w:rsidR="00863889" w:rsidRPr="009A267E">
        <w:rPr>
          <w:sz w:val="22"/>
          <w:szCs w:val="22"/>
        </w:rPr>
        <w:t>,</w:t>
      </w:r>
      <w:r w:rsidR="00072D2A" w:rsidRPr="009A267E">
        <w:rPr>
          <w:sz w:val="22"/>
          <w:szCs w:val="22"/>
        </w:rPr>
        <w:t xml:space="preserve"> </w:t>
      </w:r>
      <w:r w:rsidR="001428F8" w:rsidRPr="009A267E">
        <w:rPr>
          <w:sz w:val="22"/>
          <w:szCs w:val="22"/>
        </w:rPr>
        <w:t xml:space="preserve">существуют риски переноса </w:t>
      </w:r>
      <w:r w:rsidRPr="009A267E">
        <w:rPr>
          <w:sz w:val="22"/>
          <w:szCs w:val="22"/>
        </w:rPr>
        <w:t xml:space="preserve">сроков </w:t>
      </w:r>
      <w:r w:rsidR="001428F8" w:rsidRPr="009A267E">
        <w:rPr>
          <w:sz w:val="22"/>
          <w:szCs w:val="22"/>
        </w:rPr>
        <w:t xml:space="preserve">реализации мероприятий </w:t>
      </w:r>
      <w:r w:rsidRPr="009A267E">
        <w:rPr>
          <w:sz w:val="22"/>
          <w:szCs w:val="22"/>
        </w:rPr>
        <w:t xml:space="preserve">по данному инвестиционному проекту </w:t>
      </w:r>
      <w:r w:rsidR="001428F8" w:rsidRPr="009A267E">
        <w:rPr>
          <w:sz w:val="22"/>
          <w:szCs w:val="22"/>
        </w:rPr>
        <w:t>после 2018 года.</w:t>
      </w:r>
    </w:p>
    <w:p w14:paraId="7347A0E1" w14:textId="24624441" w:rsidR="0015500E" w:rsidRPr="009A267E" w:rsidRDefault="00807F5F" w:rsidP="00072D2A">
      <w:pPr>
        <w:ind w:firstLine="567"/>
        <w:jc w:val="both"/>
        <w:rPr>
          <w:sz w:val="22"/>
          <w:szCs w:val="22"/>
        </w:rPr>
      </w:pPr>
      <w:r w:rsidRPr="009A267E">
        <w:rPr>
          <w:sz w:val="22"/>
          <w:szCs w:val="22"/>
        </w:rPr>
        <w:t>Срок</w:t>
      </w:r>
      <w:r w:rsidR="00072D2A" w:rsidRPr="009A267E">
        <w:rPr>
          <w:sz w:val="22"/>
          <w:szCs w:val="22"/>
        </w:rPr>
        <w:t>и</w:t>
      </w:r>
      <w:r w:rsidRPr="009A267E">
        <w:rPr>
          <w:sz w:val="22"/>
          <w:szCs w:val="22"/>
        </w:rPr>
        <w:t xml:space="preserve"> реализации мероприятий проекта ИП не соответству</w:t>
      </w:r>
      <w:r w:rsidR="00072D2A" w:rsidRPr="009A267E">
        <w:rPr>
          <w:sz w:val="22"/>
          <w:szCs w:val="22"/>
        </w:rPr>
        <w:t>ю</w:t>
      </w:r>
      <w:r w:rsidRPr="009A267E">
        <w:rPr>
          <w:sz w:val="22"/>
          <w:szCs w:val="22"/>
        </w:rPr>
        <w:t>т срокам реализации мероприятий, предусмотренных приказом Минэнерго России от 03.04.2015 № 215 «Об утверждении перечня регионов с высокими рисками нарушения электроснабжения и перечня мероприятий по снижению рисков нарушения электроснабжения в таких регионах на 2015-2018 годы»</w:t>
      </w:r>
      <w:r w:rsidR="00072D2A" w:rsidRPr="009A267E">
        <w:rPr>
          <w:sz w:val="22"/>
          <w:szCs w:val="22"/>
        </w:rPr>
        <w:t>, по которым ответственным исполнителем является АО «</w:t>
      </w:r>
      <w:proofErr w:type="spellStart"/>
      <w:r w:rsidR="00072D2A" w:rsidRPr="009A267E">
        <w:rPr>
          <w:sz w:val="22"/>
          <w:szCs w:val="22"/>
        </w:rPr>
        <w:t>Витимэнерго</w:t>
      </w:r>
      <w:proofErr w:type="spellEnd"/>
      <w:r w:rsidR="00072D2A" w:rsidRPr="009A267E">
        <w:rPr>
          <w:sz w:val="22"/>
          <w:szCs w:val="22"/>
        </w:rPr>
        <w:t>».</w:t>
      </w:r>
      <w:r w:rsidRPr="009A267E">
        <w:rPr>
          <w:sz w:val="22"/>
          <w:szCs w:val="22"/>
        </w:rPr>
        <w:t xml:space="preserve"> </w:t>
      </w:r>
    </w:p>
    <w:p w14:paraId="6EDB9B30" w14:textId="77777777" w:rsidR="004B6462" w:rsidRPr="009A267E" w:rsidRDefault="004B6462" w:rsidP="004B6462">
      <w:pPr>
        <w:jc w:val="both"/>
        <w:rPr>
          <w:sz w:val="20"/>
          <w:szCs w:val="20"/>
          <w:highlight w:val="yellow"/>
        </w:rPr>
      </w:pPr>
    </w:p>
    <w:p w14:paraId="033E8E15" w14:textId="3C33686C" w:rsidR="00E34FFE" w:rsidRDefault="00E34FFE" w:rsidP="0038446F">
      <w:pPr>
        <w:suppressAutoHyphens/>
        <w:jc w:val="both"/>
        <w:rPr>
          <w:sz w:val="20"/>
          <w:szCs w:val="20"/>
        </w:rPr>
      </w:pPr>
    </w:p>
    <w:p w14:paraId="1B39D63F" w14:textId="77777777" w:rsidR="009A267E" w:rsidRDefault="009A267E" w:rsidP="0038446F">
      <w:pPr>
        <w:suppressAutoHyphens/>
        <w:jc w:val="both"/>
        <w:rPr>
          <w:sz w:val="20"/>
          <w:szCs w:val="20"/>
        </w:rPr>
      </w:pPr>
    </w:p>
    <w:p w14:paraId="1A831AB1" w14:textId="77777777" w:rsidR="009A267E" w:rsidRPr="009A267E" w:rsidRDefault="009A267E" w:rsidP="0038446F">
      <w:pPr>
        <w:suppressAutoHyphens/>
        <w:jc w:val="both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464"/>
        <w:gridCol w:w="142"/>
        <w:gridCol w:w="4025"/>
        <w:gridCol w:w="142"/>
        <w:gridCol w:w="3827"/>
      </w:tblGrid>
      <w:tr w:rsidR="0038446F" w14:paraId="738DC056" w14:textId="77777777" w:rsidTr="004D0D28">
        <w:trPr>
          <w:jc w:val="center"/>
        </w:trPr>
        <w:tc>
          <w:tcPr>
            <w:tcW w:w="6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D66F1" w14:textId="77777777" w:rsidR="0038446F" w:rsidRDefault="004E366E" w:rsidP="002846C3">
            <w:pPr>
              <w:suppressAutoHyphens/>
              <w:jc w:val="center"/>
            </w:pPr>
            <w:r w:rsidRPr="00FD79D5">
              <w:rPr>
                <w:sz w:val="28"/>
                <w:szCs w:val="28"/>
              </w:rPr>
              <w:t>Заместитель Председателя Правления</w:t>
            </w:r>
          </w:p>
        </w:tc>
        <w:tc>
          <w:tcPr>
            <w:tcW w:w="142" w:type="dxa"/>
            <w:vAlign w:val="bottom"/>
          </w:tcPr>
          <w:p w14:paraId="75C2DE94" w14:textId="77777777" w:rsidR="0038446F" w:rsidRDefault="0038446F" w:rsidP="00E73DF2">
            <w:pPr>
              <w:suppressAutoHyphens/>
            </w:pP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1B8FE" w14:textId="77777777" w:rsidR="0038446F" w:rsidRDefault="0038446F" w:rsidP="00E73DF2">
            <w:pPr>
              <w:suppressAutoHyphens/>
              <w:jc w:val="center"/>
            </w:pPr>
          </w:p>
        </w:tc>
        <w:tc>
          <w:tcPr>
            <w:tcW w:w="142" w:type="dxa"/>
            <w:vAlign w:val="bottom"/>
          </w:tcPr>
          <w:p w14:paraId="2182D166" w14:textId="77777777" w:rsidR="0038446F" w:rsidRDefault="0038446F" w:rsidP="00E73DF2">
            <w:pPr>
              <w:suppressAutoHyphens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809D3" w14:textId="77777777" w:rsidR="0038446F" w:rsidRPr="00A426E3" w:rsidRDefault="004E366E" w:rsidP="00FD57E0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Павлушко</w:t>
            </w:r>
          </w:p>
        </w:tc>
      </w:tr>
    </w:tbl>
    <w:p w14:paraId="20189788" w14:textId="77777777" w:rsidR="00D238BA" w:rsidRPr="000213F5" w:rsidRDefault="00D238BA" w:rsidP="009A267E">
      <w:pPr>
        <w:pStyle w:val="affc"/>
        <w:ind w:firstLine="0"/>
        <w:jc w:val="left"/>
      </w:pPr>
    </w:p>
    <w:sectPr w:rsidR="00D238BA" w:rsidRPr="000213F5" w:rsidSect="009A267E">
      <w:headerReference w:type="default" r:id="rId11"/>
      <w:headerReference w:type="first" r:id="rId12"/>
      <w:pgSz w:w="23814" w:h="16839" w:orient="landscape" w:code="8"/>
      <w:pgMar w:top="1276" w:right="70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6267E" w14:textId="77777777" w:rsidR="00C9203C" w:rsidRDefault="00C9203C" w:rsidP="003D6CBA">
      <w:r>
        <w:separator/>
      </w:r>
    </w:p>
  </w:endnote>
  <w:endnote w:type="continuationSeparator" w:id="0">
    <w:p w14:paraId="032F2F54" w14:textId="77777777" w:rsidR="00C9203C" w:rsidRDefault="00C9203C" w:rsidP="003D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AD269" w14:textId="77777777" w:rsidR="00C9203C" w:rsidRDefault="00C9203C" w:rsidP="003D6CBA">
      <w:r>
        <w:separator/>
      </w:r>
    </w:p>
  </w:footnote>
  <w:footnote w:type="continuationSeparator" w:id="0">
    <w:p w14:paraId="4BD9E705" w14:textId="77777777" w:rsidR="00C9203C" w:rsidRDefault="00C9203C" w:rsidP="003D6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3651311"/>
      <w:docPartObj>
        <w:docPartGallery w:val="Page Numbers (Top of Page)"/>
        <w:docPartUnique/>
      </w:docPartObj>
    </w:sdtPr>
    <w:sdtEndPr/>
    <w:sdtContent>
      <w:p w14:paraId="41ED14A5" w14:textId="67B18187" w:rsidR="00F747F0" w:rsidRDefault="00F747F0">
        <w:pPr>
          <w:pStyle w:val="af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67E">
          <w:rPr>
            <w:noProof/>
          </w:rPr>
          <w:t>2</w:t>
        </w:r>
        <w:r>
          <w:fldChar w:fldCharType="end"/>
        </w:r>
      </w:p>
    </w:sdtContent>
  </w:sdt>
  <w:p w14:paraId="3F3DE6C4" w14:textId="77777777" w:rsidR="00F747F0" w:rsidRDefault="00F747F0" w:rsidP="00377CAD">
    <w:pPr>
      <w:pStyle w:val="afc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C5B0A" w14:textId="77777777" w:rsidR="00F747F0" w:rsidRPr="005500E4" w:rsidRDefault="00F747F0" w:rsidP="000C1917">
    <w:pPr>
      <w:framePr w:w="4518" w:h="631" w:hSpace="181" w:wrap="notBeside" w:vAnchor="page" w:hAnchor="page" w:x="18495" w:y="766" w:anchorLock="1"/>
      <w:jc w:val="center"/>
    </w:pPr>
    <w:r w:rsidRPr="005500E4">
      <w:t>Приложение</w:t>
    </w:r>
    <w:r>
      <w:t xml:space="preserve"> к письму </w:t>
    </w:r>
    <w:r w:rsidRPr="005500E4">
      <w:t xml:space="preserve">АО «СО ЕЭС» </w:t>
    </w:r>
  </w:p>
  <w:p w14:paraId="306D5B10" w14:textId="77777777" w:rsidR="00F747F0" w:rsidRPr="005500E4" w:rsidRDefault="00F747F0" w:rsidP="000C1917">
    <w:pPr>
      <w:framePr w:w="4518" w:h="631" w:hSpace="181" w:wrap="notBeside" w:vAnchor="page" w:hAnchor="page" w:x="18495" w:y="766" w:anchorLock="1"/>
      <w:jc w:val="center"/>
    </w:pPr>
    <w:r w:rsidRPr="005500E4">
      <w:t>от _________№ __________________</w:t>
    </w:r>
  </w:p>
  <w:p w14:paraId="6E4B32C7" w14:textId="77777777" w:rsidR="00F747F0" w:rsidRDefault="00F747F0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C588F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24AE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C069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84174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06A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98B17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CE7F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FB"/>
    <w:multiLevelType w:val="multilevel"/>
    <w:tmpl w:val="4852CAF0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609"/>
        </w:tabs>
        <w:ind w:left="0" w:firstLine="709"/>
      </w:pPr>
      <w:rPr>
        <w:rFonts w:hint="default"/>
      </w:rPr>
    </w:lvl>
    <w:lvl w:ilvl="3">
      <w:start w:val="1"/>
      <w:numFmt w:val="russianLower"/>
      <w:pStyle w:val="41"/>
      <w:lvlText w:val="%4)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2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3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4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860" w:hanging="1440"/>
      </w:pPr>
      <w:rPr>
        <w:rFonts w:hint="default"/>
      </w:rPr>
    </w:lvl>
  </w:abstractNum>
  <w:abstractNum w:abstractNumId="8" w15:restartNumberingAfterBreak="0">
    <w:nsid w:val="0159605E"/>
    <w:multiLevelType w:val="hybridMultilevel"/>
    <w:tmpl w:val="7D28FA00"/>
    <w:lvl w:ilvl="0" w:tplc="3F3EA196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3D82C66"/>
    <w:multiLevelType w:val="hybridMultilevel"/>
    <w:tmpl w:val="1164714E"/>
    <w:lvl w:ilvl="0" w:tplc="648A9E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A267CB"/>
    <w:multiLevelType w:val="hybridMultilevel"/>
    <w:tmpl w:val="5AFE3AFE"/>
    <w:lvl w:ilvl="0" w:tplc="61963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CA5E49"/>
    <w:multiLevelType w:val="hybridMultilevel"/>
    <w:tmpl w:val="E43A1AF8"/>
    <w:lvl w:ilvl="0" w:tplc="31EA33E4">
      <w:start w:val="1"/>
      <w:numFmt w:val="bullet"/>
      <w:pStyle w:val="a0"/>
      <w:lvlText w:val=""/>
      <w:lvlJc w:val="left"/>
      <w:pPr>
        <w:tabs>
          <w:tab w:val="num" w:pos="1559"/>
        </w:tabs>
        <w:ind w:left="1559" w:hanging="567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352F9F"/>
    <w:multiLevelType w:val="hybridMultilevel"/>
    <w:tmpl w:val="4A9EFACE"/>
    <w:lvl w:ilvl="0" w:tplc="3DFE936C">
      <w:start w:val="1"/>
      <w:numFmt w:val="bullet"/>
      <w:pStyle w:val="214325"/>
      <w:lvlText w:val="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13" w15:restartNumberingAfterBreak="0">
    <w:nsid w:val="08C93083"/>
    <w:multiLevelType w:val="hybridMultilevel"/>
    <w:tmpl w:val="8AEE4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pStyle w:val="21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0B9F0A1A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102F1B4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D93095"/>
    <w:multiLevelType w:val="hybridMultilevel"/>
    <w:tmpl w:val="24FEA3C6"/>
    <w:lvl w:ilvl="0" w:tplc="0419000F">
      <w:start w:val="1"/>
      <w:numFmt w:val="decimal"/>
      <w:lvlText w:val="%1."/>
      <w:lvlJc w:val="left"/>
      <w:pPr>
        <w:ind w:left="917" w:hanging="360"/>
      </w:pPr>
    </w:lvl>
    <w:lvl w:ilvl="1" w:tplc="04190019" w:tentative="1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357" w:hanging="180"/>
      </w:pPr>
    </w:lvl>
    <w:lvl w:ilvl="3" w:tplc="0419000F" w:tentative="1">
      <w:start w:val="1"/>
      <w:numFmt w:val="decimal"/>
      <w:lvlText w:val="%4."/>
      <w:lvlJc w:val="left"/>
      <w:pPr>
        <w:ind w:left="3077" w:hanging="360"/>
      </w:pPr>
    </w:lvl>
    <w:lvl w:ilvl="4" w:tplc="04190019" w:tentative="1">
      <w:start w:val="1"/>
      <w:numFmt w:val="lowerLetter"/>
      <w:lvlText w:val="%5."/>
      <w:lvlJc w:val="left"/>
      <w:pPr>
        <w:ind w:left="3797" w:hanging="360"/>
      </w:pPr>
    </w:lvl>
    <w:lvl w:ilvl="5" w:tplc="0419001B" w:tentative="1">
      <w:start w:val="1"/>
      <w:numFmt w:val="lowerRoman"/>
      <w:lvlText w:val="%6."/>
      <w:lvlJc w:val="right"/>
      <w:pPr>
        <w:ind w:left="4517" w:hanging="180"/>
      </w:pPr>
    </w:lvl>
    <w:lvl w:ilvl="6" w:tplc="0419000F" w:tentative="1">
      <w:start w:val="1"/>
      <w:numFmt w:val="decimal"/>
      <w:lvlText w:val="%7."/>
      <w:lvlJc w:val="left"/>
      <w:pPr>
        <w:ind w:left="5237" w:hanging="360"/>
      </w:pPr>
    </w:lvl>
    <w:lvl w:ilvl="7" w:tplc="04190019" w:tentative="1">
      <w:start w:val="1"/>
      <w:numFmt w:val="lowerLetter"/>
      <w:lvlText w:val="%8."/>
      <w:lvlJc w:val="left"/>
      <w:pPr>
        <w:ind w:left="5957" w:hanging="360"/>
      </w:pPr>
    </w:lvl>
    <w:lvl w:ilvl="8" w:tplc="0419001B" w:tentative="1">
      <w:start w:val="1"/>
      <w:numFmt w:val="lowerRoman"/>
      <w:lvlText w:val="%9."/>
      <w:lvlJc w:val="right"/>
      <w:pPr>
        <w:ind w:left="6677" w:hanging="180"/>
      </w:pPr>
    </w:lvl>
  </w:abstractNum>
  <w:abstractNum w:abstractNumId="17" w15:restartNumberingAfterBreak="0">
    <w:nsid w:val="1AF90A74"/>
    <w:multiLevelType w:val="hybridMultilevel"/>
    <w:tmpl w:val="6FAC856E"/>
    <w:lvl w:ilvl="0" w:tplc="61963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E13638"/>
    <w:multiLevelType w:val="hybridMultilevel"/>
    <w:tmpl w:val="78165F66"/>
    <w:lvl w:ilvl="0" w:tplc="7C240964">
      <w:start w:val="1"/>
      <w:numFmt w:val="bullet"/>
      <w:lvlText w:val=""/>
      <w:lvlJc w:val="left"/>
      <w:pPr>
        <w:ind w:left="11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19" w15:restartNumberingAfterBreak="0">
    <w:nsid w:val="25DA4D1B"/>
    <w:multiLevelType w:val="hybridMultilevel"/>
    <w:tmpl w:val="313408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6BA61C6"/>
    <w:multiLevelType w:val="hybridMultilevel"/>
    <w:tmpl w:val="5466432C"/>
    <w:lvl w:ilvl="0" w:tplc="DF8480B0">
      <w:start w:val="1"/>
      <w:numFmt w:val="bullet"/>
      <w:pStyle w:val="a2"/>
      <w:lvlText w:val=""/>
      <w:lvlJc w:val="left"/>
      <w:pPr>
        <w:tabs>
          <w:tab w:val="num" w:pos="1418"/>
        </w:tabs>
        <w:ind w:left="992" w:firstLine="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F00B82"/>
    <w:multiLevelType w:val="hybridMultilevel"/>
    <w:tmpl w:val="1E120A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97D67BA"/>
    <w:multiLevelType w:val="hybridMultilevel"/>
    <w:tmpl w:val="25860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17248D"/>
    <w:multiLevelType w:val="hybridMultilevel"/>
    <w:tmpl w:val="DA22C31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295AA9"/>
    <w:multiLevelType w:val="hybridMultilevel"/>
    <w:tmpl w:val="8F869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FC1A08"/>
    <w:multiLevelType w:val="hybridMultilevel"/>
    <w:tmpl w:val="B77EDBF0"/>
    <w:lvl w:ilvl="0" w:tplc="61963348">
      <w:start w:val="1"/>
      <w:numFmt w:val="bullet"/>
      <w:lvlText w:val=""/>
      <w:lvlJc w:val="left"/>
      <w:pPr>
        <w:ind w:left="10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6" w15:restartNumberingAfterBreak="0">
    <w:nsid w:val="369D63B1"/>
    <w:multiLevelType w:val="hybridMultilevel"/>
    <w:tmpl w:val="98D01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67D75"/>
    <w:multiLevelType w:val="hybridMultilevel"/>
    <w:tmpl w:val="7BB073D8"/>
    <w:lvl w:ilvl="0" w:tplc="61963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ED1B46"/>
    <w:multiLevelType w:val="hybridMultilevel"/>
    <w:tmpl w:val="DE88881A"/>
    <w:lvl w:ilvl="0" w:tplc="E5C0B142">
      <w:start w:val="9"/>
      <w:numFmt w:val="bullet"/>
      <w:pStyle w:val="a3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4070C50"/>
    <w:multiLevelType w:val="hybridMultilevel"/>
    <w:tmpl w:val="16947B4C"/>
    <w:lvl w:ilvl="0" w:tplc="AE6044BE">
      <w:start w:val="1"/>
      <w:numFmt w:val="bullet"/>
      <w:lvlText w:val="–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B27653E"/>
    <w:multiLevelType w:val="hybridMultilevel"/>
    <w:tmpl w:val="4A52AC2C"/>
    <w:lvl w:ilvl="0" w:tplc="7E6A3888">
      <w:start w:val="1"/>
      <w:numFmt w:val="bullet"/>
      <w:pStyle w:val="a4"/>
      <w:lvlText w:val="-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</w:rPr>
    </w:lvl>
    <w:lvl w:ilvl="1" w:tplc="AAE8F19C">
      <w:start w:val="1"/>
      <w:numFmt w:val="bullet"/>
      <w:lvlText w:val="-"/>
      <w:lvlJc w:val="left"/>
      <w:pPr>
        <w:tabs>
          <w:tab w:val="num" w:pos="1647"/>
        </w:tabs>
        <w:ind w:left="1647" w:hanging="567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9A4D59"/>
    <w:multiLevelType w:val="hybridMultilevel"/>
    <w:tmpl w:val="C45ED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E921D0"/>
    <w:multiLevelType w:val="hybridMultilevel"/>
    <w:tmpl w:val="B484A5A0"/>
    <w:lvl w:ilvl="0" w:tplc="AE6044B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E586F"/>
    <w:multiLevelType w:val="hybridMultilevel"/>
    <w:tmpl w:val="E93AFD2E"/>
    <w:lvl w:ilvl="0" w:tplc="2F38FF46">
      <w:start w:val="1"/>
      <w:numFmt w:val="bullet"/>
      <w:pStyle w:val="22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9A5D00"/>
    <w:multiLevelType w:val="hybridMultilevel"/>
    <w:tmpl w:val="0EFC3FA0"/>
    <w:lvl w:ilvl="0" w:tplc="6B18DA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03A99"/>
    <w:multiLevelType w:val="hybridMultilevel"/>
    <w:tmpl w:val="62942802"/>
    <w:lvl w:ilvl="0" w:tplc="AE6044B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EF13A1"/>
    <w:multiLevelType w:val="hybridMultilevel"/>
    <w:tmpl w:val="81FE5A9C"/>
    <w:lvl w:ilvl="0" w:tplc="61963348">
      <w:start w:val="1"/>
      <w:numFmt w:val="bullet"/>
      <w:lvlText w:val=""/>
      <w:lvlJc w:val="left"/>
      <w:pPr>
        <w:ind w:left="9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37" w15:restartNumberingAfterBreak="0">
    <w:nsid w:val="65CD27A2"/>
    <w:multiLevelType w:val="hybridMultilevel"/>
    <w:tmpl w:val="6C36B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084974"/>
    <w:multiLevelType w:val="hybridMultilevel"/>
    <w:tmpl w:val="4A225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CD056B"/>
    <w:multiLevelType w:val="multilevel"/>
    <w:tmpl w:val="AE6AB3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pStyle w:val="a5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0" w15:restartNumberingAfterBreak="0">
    <w:nsid w:val="6C6A7A4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1" w15:restartNumberingAfterBreak="0">
    <w:nsid w:val="76C82E8D"/>
    <w:multiLevelType w:val="hybridMultilevel"/>
    <w:tmpl w:val="041C0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E0D57"/>
    <w:multiLevelType w:val="hybridMultilevel"/>
    <w:tmpl w:val="E104F85A"/>
    <w:lvl w:ilvl="0" w:tplc="30D49992">
      <w:start w:val="1"/>
      <w:numFmt w:val="bullet"/>
      <w:pStyle w:val="51"/>
      <w:lvlText w:val=""/>
      <w:lvlJc w:val="left"/>
      <w:pPr>
        <w:tabs>
          <w:tab w:val="num" w:pos="1469"/>
        </w:tabs>
        <w:ind w:left="1185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C7BC8"/>
    <w:multiLevelType w:val="multilevel"/>
    <w:tmpl w:val="AC388FAA"/>
    <w:lvl w:ilvl="0">
      <w:start w:val="1"/>
      <w:numFmt w:val="decimal"/>
      <w:pStyle w:val="a6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7F4B3E82"/>
    <w:multiLevelType w:val="hybridMultilevel"/>
    <w:tmpl w:val="3452B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9"/>
  </w:num>
  <w:num w:numId="3">
    <w:abstractNumId w:val="7"/>
  </w:num>
  <w:num w:numId="4">
    <w:abstractNumId w:val="43"/>
  </w:num>
  <w:num w:numId="5">
    <w:abstractNumId w:val="30"/>
  </w:num>
  <w:num w:numId="6">
    <w:abstractNumId w:val="8"/>
  </w:num>
  <w:num w:numId="7">
    <w:abstractNumId w:val="28"/>
  </w:num>
  <w:num w:numId="8">
    <w:abstractNumId w:val="33"/>
  </w:num>
  <w:num w:numId="9">
    <w:abstractNumId w:val="42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40"/>
  </w:num>
  <w:num w:numId="18">
    <w:abstractNumId w:val="15"/>
  </w:num>
  <w:num w:numId="19">
    <w:abstractNumId w:val="14"/>
  </w:num>
  <w:num w:numId="20">
    <w:abstractNumId w:val="20"/>
  </w:num>
  <w:num w:numId="21">
    <w:abstractNumId w:val="12"/>
  </w:num>
  <w:num w:numId="22">
    <w:abstractNumId w:val="11"/>
  </w:num>
  <w:num w:numId="23">
    <w:abstractNumId w:val="38"/>
  </w:num>
  <w:num w:numId="24">
    <w:abstractNumId w:val="34"/>
  </w:num>
  <w:num w:numId="25">
    <w:abstractNumId w:val="23"/>
  </w:num>
  <w:num w:numId="26">
    <w:abstractNumId w:val="17"/>
  </w:num>
  <w:num w:numId="27">
    <w:abstractNumId w:val="25"/>
  </w:num>
  <w:num w:numId="28">
    <w:abstractNumId w:val="27"/>
  </w:num>
  <w:num w:numId="29">
    <w:abstractNumId w:val="37"/>
  </w:num>
  <w:num w:numId="30">
    <w:abstractNumId w:val="10"/>
  </w:num>
  <w:num w:numId="31">
    <w:abstractNumId w:val="32"/>
  </w:num>
  <w:num w:numId="32">
    <w:abstractNumId w:val="19"/>
  </w:num>
  <w:num w:numId="33">
    <w:abstractNumId w:val="35"/>
  </w:num>
  <w:num w:numId="34">
    <w:abstractNumId w:val="29"/>
  </w:num>
  <w:num w:numId="35">
    <w:abstractNumId w:val="21"/>
  </w:num>
  <w:num w:numId="36">
    <w:abstractNumId w:val="9"/>
  </w:num>
  <w:num w:numId="37">
    <w:abstractNumId w:val="31"/>
  </w:num>
  <w:num w:numId="38">
    <w:abstractNumId w:val="36"/>
  </w:num>
  <w:num w:numId="39">
    <w:abstractNumId w:val="16"/>
  </w:num>
  <w:num w:numId="40">
    <w:abstractNumId w:val="26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22"/>
  </w:num>
  <w:num w:numId="44">
    <w:abstractNumId w:val="44"/>
  </w:num>
  <w:num w:numId="45">
    <w:abstractNumId w:val="4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linkStyles/>
  <w:doNotTrackFormatting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59"/>
    <w:rsid w:val="00001E66"/>
    <w:rsid w:val="00002E14"/>
    <w:rsid w:val="00007B02"/>
    <w:rsid w:val="000126A0"/>
    <w:rsid w:val="00012E59"/>
    <w:rsid w:val="00012E70"/>
    <w:rsid w:val="000213F5"/>
    <w:rsid w:val="00022ACB"/>
    <w:rsid w:val="00024442"/>
    <w:rsid w:val="00025496"/>
    <w:rsid w:val="0003443A"/>
    <w:rsid w:val="000353BF"/>
    <w:rsid w:val="0004006B"/>
    <w:rsid w:val="0004093A"/>
    <w:rsid w:val="00040D56"/>
    <w:rsid w:val="00040FDD"/>
    <w:rsid w:val="000412DF"/>
    <w:rsid w:val="00045637"/>
    <w:rsid w:val="00051B74"/>
    <w:rsid w:val="0005398A"/>
    <w:rsid w:val="000547DA"/>
    <w:rsid w:val="000622DF"/>
    <w:rsid w:val="00072D2A"/>
    <w:rsid w:val="000758B9"/>
    <w:rsid w:val="000816A5"/>
    <w:rsid w:val="00081ECE"/>
    <w:rsid w:val="0008595F"/>
    <w:rsid w:val="00090649"/>
    <w:rsid w:val="000908B6"/>
    <w:rsid w:val="000916A4"/>
    <w:rsid w:val="00092646"/>
    <w:rsid w:val="000974A5"/>
    <w:rsid w:val="000A07D5"/>
    <w:rsid w:val="000A2876"/>
    <w:rsid w:val="000B0073"/>
    <w:rsid w:val="000B058C"/>
    <w:rsid w:val="000B23F4"/>
    <w:rsid w:val="000B46F5"/>
    <w:rsid w:val="000B54A1"/>
    <w:rsid w:val="000C1917"/>
    <w:rsid w:val="000C49D0"/>
    <w:rsid w:val="000C56E4"/>
    <w:rsid w:val="000C77A5"/>
    <w:rsid w:val="000D1061"/>
    <w:rsid w:val="000D1AEB"/>
    <w:rsid w:val="000D22E4"/>
    <w:rsid w:val="000D3CE1"/>
    <w:rsid w:val="000D4726"/>
    <w:rsid w:val="000D5125"/>
    <w:rsid w:val="000D5B36"/>
    <w:rsid w:val="000D6FDE"/>
    <w:rsid w:val="000E1015"/>
    <w:rsid w:val="000E1390"/>
    <w:rsid w:val="000E302A"/>
    <w:rsid w:val="000E498A"/>
    <w:rsid w:val="000E4C92"/>
    <w:rsid w:val="000E58E3"/>
    <w:rsid w:val="000E5915"/>
    <w:rsid w:val="000E6DDA"/>
    <w:rsid w:val="000F12D0"/>
    <w:rsid w:val="000F35A7"/>
    <w:rsid w:val="000F47DE"/>
    <w:rsid w:val="000F74D1"/>
    <w:rsid w:val="001002D7"/>
    <w:rsid w:val="00106A66"/>
    <w:rsid w:val="00106A9C"/>
    <w:rsid w:val="0012332E"/>
    <w:rsid w:val="00127A27"/>
    <w:rsid w:val="00130027"/>
    <w:rsid w:val="00132D35"/>
    <w:rsid w:val="0013608D"/>
    <w:rsid w:val="0013797A"/>
    <w:rsid w:val="00140F42"/>
    <w:rsid w:val="001428F8"/>
    <w:rsid w:val="00144078"/>
    <w:rsid w:val="00145334"/>
    <w:rsid w:val="00147E55"/>
    <w:rsid w:val="0015500E"/>
    <w:rsid w:val="001624E8"/>
    <w:rsid w:val="00164C0F"/>
    <w:rsid w:val="00166FA3"/>
    <w:rsid w:val="00167F56"/>
    <w:rsid w:val="001753D2"/>
    <w:rsid w:val="001802F6"/>
    <w:rsid w:val="00180B25"/>
    <w:rsid w:val="00182799"/>
    <w:rsid w:val="00186DD2"/>
    <w:rsid w:val="00194F1D"/>
    <w:rsid w:val="001956FA"/>
    <w:rsid w:val="001967E0"/>
    <w:rsid w:val="001A15CC"/>
    <w:rsid w:val="001B3576"/>
    <w:rsid w:val="001C030E"/>
    <w:rsid w:val="001D0E79"/>
    <w:rsid w:val="001D14B0"/>
    <w:rsid w:val="001D47DA"/>
    <w:rsid w:val="001D5BFA"/>
    <w:rsid w:val="001E196C"/>
    <w:rsid w:val="001E6758"/>
    <w:rsid w:val="001F004A"/>
    <w:rsid w:val="001F2A08"/>
    <w:rsid w:val="001F2E77"/>
    <w:rsid w:val="001F3921"/>
    <w:rsid w:val="001F3E5F"/>
    <w:rsid w:val="001F5993"/>
    <w:rsid w:val="001F7029"/>
    <w:rsid w:val="00206B00"/>
    <w:rsid w:val="00210331"/>
    <w:rsid w:val="002106FA"/>
    <w:rsid w:val="002110DA"/>
    <w:rsid w:val="002153FA"/>
    <w:rsid w:val="00225C04"/>
    <w:rsid w:val="002268EC"/>
    <w:rsid w:val="00226ACA"/>
    <w:rsid w:val="002303A3"/>
    <w:rsid w:val="00233C53"/>
    <w:rsid w:val="00234781"/>
    <w:rsid w:val="00237A87"/>
    <w:rsid w:val="00243D51"/>
    <w:rsid w:val="00244EFD"/>
    <w:rsid w:val="0024670F"/>
    <w:rsid w:val="002472DC"/>
    <w:rsid w:val="00250E8C"/>
    <w:rsid w:val="00251DE3"/>
    <w:rsid w:val="00254076"/>
    <w:rsid w:val="002568FA"/>
    <w:rsid w:val="00257ACD"/>
    <w:rsid w:val="00265B28"/>
    <w:rsid w:val="002660B4"/>
    <w:rsid w:val="00266759"/>
    <w:rsid w:val="00267521"/>
    <w:rsid w:val="0027268F"/>
    <w:rsid w:val="002841C6"/>
    <w:rsid w:val="0028440F"/>
    <w:rsid w:val="002846C3"/>
    <w:rsid w:val="002878F4"/>
    <w:rsid w:val="00287D02"/>
    <w:rsid w:val="00291597"/>
    <w:rsid w:val="002A1905"/>
    <w:rsid w:val="002B4B27"/>
    <w:rsid w:val="002C314A"/>
    <w:rsid w:val="002C5273"/>
    <w:rsid w:val="002C5CE8"/>
    <w:rsid w:val="002C5DF6"/>
    <w:rsid w:val="002C6E79"/>
    <w:rsid w:val="002C7DBE"/>
    <w:rsid w:val="002D3DCC"/>
    <w:rsid w:val="002D5B1D"/>
    <w:rsid w:val="002F1157"/>
    <w:rsid w:val="002F4093"/>
    <w:rsid w:val="002F7AA3"/>
    <w:rsid w:val="00300A47"/>
    <w:rsid w:val="00303AD4"/>
    <w:rsid w:val="0030568A"/>
    <w:rsid w:val="003070D3"/>
    <w:rsid w:val="00313C84"/>
    <w:rsid w:val="00325044"/>
    <w:rsid w:val="00325BD7"/>
    <w:rsid w:val="00330AD5"/>
    <w:rsid w:val="003346CD"/>
    <w:rsid w:val="00343ED1"/>
    <w:rsid w:val="00344027"/>
    <w:rsid w:val="003467F3"/>
    <w:rsid w:val="0034712C"/>
    <w:rsid w:val="0034747E"/>
    <w:rsid w:val="00351F6C"/>
    <w:rsid w:val="003576C3"/>
    <w:rsid w:val="00367002"/>
    <w:rsid w:val="003700BE"/>
    <w:rsid w:val="00373A85"/>
    <w:rsid w:val="0037481C"/>
    <w:rsid w:val="00377CAD"/>
    <w:rsid w:val="0038212F"/>
    <w:rsid w:val="003825ED"/>
    <w:rsid w:val="00383F5B"/>
    <w:rsid w:val="0038446F"/>
    <w:rsid w:val="00386031"/>
    <w:rsid w:val="0039110E"/>
    <w:rsid w:val="003911A2"/>
    <w:rsid w:val="0039379C"/>
    <w:rsid w:val="003A59CD"/>
    <w:rsid w:val="003A69FC"/>
    <w:rsid w:val="003B61C2"/>
    <w:rsid w:val="003B69ED"/>
    <w:rsid w:val="003B7891"/>
    <w:rsid w:val="003B7BB4"/>
    <w:rsid w:val="003C2063"/>
    <w:rsid w:val="003C3436"/>
    <w:rsid w:val="003C5E4D"/>
    <w:rsid w:val="003D3005"/>
    <w:rsid w:val="003D5C7A"/>
    <w:rsid w:val="003D6CBA"/>
    <w:rsid w:val="003D7B53"/>
    <w:rsid w:val="003E0EA1"/>
    <w:rsid w:val="003E4E5B"/>
    <w:rsid w:val="003E5DB6"/>
    <w:rsid w:val="003E6599"/>
    <w:rsid w:val="003E7CCA"/>
    <w:rsid w:val="00410EA1"/>
    <w:rsid w:val="00410EF5"/>
    <w:rsid w:val="00412D48"/>
    <w:rsid w:val="004133C8"/>
    <w:rsid w:val="00413E46"/>
    <w:rsid w:val="00414688"/>
    <w:rsid w:val="00414C4C"/>
    <w:rsid w:val="00415043"/>
    <w:rsid w:val="00422195"/>
    <w:rsid w:val="0042403C"/>
    <w:rsid w:val="004277D9"/>
    <w:rsid w:val="00433C22"/>
    <w:rsid w:val="0043696F"/>
    <w:rsid w:val="00443233"/>
    <w:rsid w:val="00444942"/>
    <w:rsid w:val="00447DC5"/>
    <w:rsid w:val="00451FBC"/>
    <w:rsid w:val="004530E3"/>
    <w:rsid w:val="0045542C"/>
    <w:rsid w:val="00456347"/>
    <w:rsid w:val="00463110"/>
    <w:rsid w:val="004643CF"/>
    <w:rsid w:val="00464A54"/>
    <w:rsid w:val="00464D08"/>
    <w:rsid w:val="004656A7"/>
    <w:rsid w:val="0046658F"/>
    <w:rsid w:val="00466E62"/>
    <w:rsid w:val="00470189"/>
    <w:rsid w:val="00470FD3"/>
    <w:rsid w:val="00472CB6"/>
    <w:rsid w:val="0047596D"/>
    <w:rsid w:val="00480FB3"/>
    <w:rsid w:val="004852BC"/>
    <w:rsid w:val="00485A81"/>
    <w:rsid w:val="004867B5"/>
    <w:rsid w:val="00486CD0"/>
    <w:rsid w:val="00487C27"/>
    <w:rsid w:val="00491FB5"/>
    <w:rsid w:val="00493543"/>
    <w:rsid w:val="004958AB"/>
    <w:rsid w:val="0049649B"/>
    <w:rsid w:val="00496F9F"/>
    <w:rsid w:val="0049714E"/>
    <w:rsid w:val="0049761E"/>
    <w:rsid w:val="004A02F8"/>
    <w:rsid w:val="004A1A77"/>
    <w:rsid w:val="004A1FD2"/>
    <w:rsid w:val="004A36E0"/>
    <w:rsid w:val="004A41D8"/>
    <w:rsid w:val="004A6A35"/>
    <w:rsid w:val="004A6CAB"/>
    <w:rsid w:val="004A7C1A"/>
    <w:rsid w:val="004B2F1C"/>
    <w:rsid w:val="004B3303"/>
    <w:rsid w:val="004B43F9"/>
    <w:rsid w:val="004B6462"/>
    <w:rsid w:val="004B7EA2"/>
    <w:rsid w:val="004D0D28"/>
    <w:rsid w:val="004D1112"/>
    <w:rsid w:val="004D13CF"/>
    <w:rsid w:val="004D3599"/>
    <w:rsid w:val="004E04BD"/>
    <w:rsid w:val="004E1968"/>
    <w:rsid w:val="004E366E"/>
    <w:rsid w:val="004E6891"/>
    <w:rsid w:val="004F5067"/>
    <w:rsid w:val="00500446"/>
    <w:rsid w:val="00510287"/>
    <w:rsid w:val="00511D75"/>
    <w:rsid w:val="005174FD"/>
    <w:rsid w:val="00517C2B"/>
    <w:rsid w:val="005202CD"/>
    <w:rsid w:val="00520554"/>
    <w:rsid w:val="0052443D"/>
    <w:rsid w:val="00524912"/>
    <w:rsid w:val="00525116"/>
    <w:rsid w:val="00527648"/>
    <w:rsid w:val="00533AC3"/>
    <w:rsid w:val="00533F6C"/>
    <w:rsid w:val="00540180"/>
    <w:rsid w:val="00541656"/>
    <w:rsid w:val="00544D51"/>
    <w:rsid w:val="00545372"/>
    <w:rsid w:val="00545B9C"/>
    <w:rsid w:val="00547189"/>
    <w:rsid w:val="005500E4"/>
    <w:rsid w:val="00551388"/>
    <w:rsid w:val="00553105"/>
    <w:rsid w:val="005539B8"/>
    <w:rsid w:val="00555626"/>
    <w:rsid w:val="005603C4"/>
    <w:rsid w:val="00561B59"/>
    <w:rsid w:val="0056381C"/>
    <w:rsid w:val="00564B96"/>
    <w:rsid w:val="00570773"/>
    <w:rsid w:val="0057263F"/>
    <w:rsid w:val="0057482E"/>
    <w:rsid w:val="00580F58"/>
    <w:rsid w:val="00592CE4"/>
    <w:rsid w:val="005951D0"/>
    <w:rsid w:val="00595DFB"/>
    <w:rsid w:val="00596D4F"/>
    <w:rsid w:val="005A091F"/>
    <w:rsid w:val="005A1123"/>
    <w:rsid w:val="005A13C6"/>
    <w:rsid w:val="005A1E40"/>
    <w:rsid w:val="005A2865"/>
    <w:rsid w:val="005B483D"/>
    <w:rsid w:val="005C3DCD"/>
    <w:rsid w:val="005C65E8"/>
    <w:rsid w:val="005D1C79"/>
    <w:rsid w:val="005D2FA3"/>
    <w:rsid w:val="005D3AF9"/>
    <w:rsid w:val="005D7FE4"/>
    <w:rsid w:val="005E0940"/>
    <w:rsid w:val="005E227D"/>
    <w:rsid w:val="005E25C4"/>
    <w:rsid w:val="005E35BB"/>
    <w:rsid w:val="005E4E77"/>
    <w:rsid w:val="005E503C"/>
    <w:rsid w:val="005E5B70"/>
    <w:rsid w:val="005E6201"/>
    <w:rsid w:val="005F520A"/>
    <w:rsid w:val="0060222F"/>
    <w:rsid w:val="006033A4"/>
    <w:rsid w:val="006146A2"/>
    <w:rsid w:val="006158ED"/>
    <w:rsid w:val="006228F6"/>
    <w:rsid w:val="00622A1B"/>
    <w:rsid w:val="00626917"/>
    <w:rsid w:val="00631B0E"/>
    <w:rsid w:val="006332BE"/>
    <w:rsid w:val="00634D9E"/>
    <w:rsid w:val="00647D7F"/>
    <w:rsid w:val="00650A21"/>
    <w:rsid w:val="00656E60"/>
    <w:rsid w:val="006574A3"/>
    <w:rsid w:val="006605AD"/>
    <w:rsid w:val="00662149"/>
    <w:rsid w:val="00662C5C"/>
    <w:rsid w:val="0066612A"/>
    <w:rsid w:val="0067122B"/>
    <w:rsid w:val="00671DEA"/>
    <w:rsid w:val="00676DA3"/>
    <w:rsid w:val="0068385D"/>
    <w:rsid w:val="00685931"/>
    <w:rsid w:val="006866D2"/>
    <w:rsid w:val="00690723"/>
    <w:rsid w:val="00692818"/>
    <w:rsid w:val="00693942"/>
    <w:rsid w:val="00693AC5"/>
    <w:rsid w:val="006A00FB"/>
    <w:rsid w:val="006A08A0"/>
    <w:rsid w:val="006A2A67"/>
    <w:rsid w:val="006B0CA9"/>
    <w:rsid w:val="006B44F0"/>
    <w:rsid w:val="006B6F56"/>
    <w:rsid w:val="006C1E99"/>
    <w:rsid w:val="006C4C88"/>
    <w:rsid w:val="006C5868"/>
    <w:rsid w:val="006C649F"/>
    <w:rsid w:val="006C78B6"/>
    <w:rsid w:val="006D0540"/>
    <w:rsid w:val="006E60B9"/>
    <w:rsid w:val="006E6B20"/>
    <w:rsid w:val="006E7F2A"/>
    <w:rsid w:val="006F2367"/>
    <w:rsid w:val="006F24EB"/>
    <w:rsid w:val="006F72D3"/>
    <w:rsid w:val="00702558"/>
    <w:rsid w:val="00705C2D"/>
    <w:rsid w:val="007078BA"/>
    <w:rsid w:val="00712C13"/>
    <w:rsid w:val="00714E01"/>
    <w:rsid w:val="00720513"/>
    <w:rsid w:val="0072127C"/>
    <w:rsid w:val="00724850"/>
    <w:rsid w:val="00727926"/>
    <w:rsid w:val="0073276D"/>
    <w:rsid w:val="00733E2D"/>
    <w:rsid w:val="007348CD"/>
    <w:rsid w:val="007358F0"/>
    <w:rsid w:val="00740303"/>
    <w:rsid w:val="00741D76"/>
    <w:rsid w:val="00747174"/>
    <w:rsid w:val="00750AF7"/>
    <w:rsid w:val="00751F19"/>
    <w:rsid w:val="007548CF"/>
    <w:rsid w:val="0075714B"/>
    <w:rsid w:val="00764A8A"/>
    <w:rsid w:val="00765097"/>
    <w:rsid w:val="00765610"/>
    <w:rsid w:val="00765848"/>
    <w:rsid w:val="00765E45"/>
    <w:rsid w:val="00766A4B"/>
    <w:rsid w:val="007700EB"/>
    <w:rsid w:val="00770C70"/>
    <w:rsid w:val="00775018"/>
    <w:rsid w:val="00777FD5"/>
    <w:rsid w:val="00781EBD"/>
    <w:rsid w:val="00782B28"/>
    <w:rsid w:val="007849B1"/>
    <w:rsid w:val="0079086E"/>
    <w:rsid w:val="00790A7F"/>
    <w:rsid w:val="00792F85"/>
    <w:rsid w:val="00794319"/>
    <w:rsid w:val="00795ECC"/>
    <w:rsid w:val="007A08D2"/>
    <w:rsid w:val="007A18ED"/>
    <w:rsid w:val="007B1F3E"/>
    <w:rsid w:val="007B20AF"/>
    <w:rsid w:val="007B28CF"/>
    <w:rsid w:val="007B2C08"/>
    <w:rsid w:val="007B7BE0"/>
    <w:rsid w:val="007C0A42"/>
    <w:rsid w:val="007C6C25"/>
    <w:rsid w:val="007C70D2"/>
    <w:rsid w:val="007D0177"/>
    <w:rsid w:val="007D3884"/>
    <w:rsid w:val="007D449B"/>
    <w:rsid w:val="007D50F1"/>
    <w:rsid w:val="007E03B9"/>
    <w:rsid w:val="007E2E8D"/>
    <w:rsid w:val="007F4743"/>
    <w:rsid w:val="007F4A3C"/>
    <w:rsid w:val="007F51FA"/>
    <w:rsid w:val="00801FFD"/>
    <w:rsid w:val="0080217D"/>
    <w:rsid w:val="008062B6"/>
    <w:rsid w:val="0080733A"/>
    <w:rsid w:val="00807ACC"/>
    <w:rsid w:val="00807F5F"/>
    <w:rsid w:val="00810F58"/>
    <w:rsid w:val="00816202"/>
    <w:rsid w:val="008204D8"/>
    <w:rsid w:val="008212E4"/>
    <w:rsid w:val="0082388A"/>
    <w:rsid w:val="00825095"/>
    <w:rsid w:val="0083328F"/>
    <w:rsid w:val="0083750F"/>
    <w:rsid w:val="00840011"/>
    <w:rsid w:val="00846AFF"/>
    <w:rsid w:val="00847B06"/>
    <w:rsid w:val="00852D9B"/>
    <w:rsid w:val="00863889"/>
    <w:rsid w:val="00870B57"/>
    <w:rsid w:val="00872A3B"/>
    <w:rsid w:val="00872B10"/>
    <w:rsid w:val="00875C31"/>
    <w:rsid w:val="0088130B"/>
    <w:rsid w:val="00881F2E"/>
    <w:rsid w:val="00884DF0"/>
    <w:rsid w:val="008869BA"/>
    <w:rsid w:val="00887B29"/>
    <w:rsid w:val="0089044B"/>
    <w:rsid w:val="008913E9"/>
    <w:rsid w:val="008A200C"/>
    <w:rsid w:val="008A6C1E"/>
    <w:rsid w:val="008B63E4"/>
    <w:rsid w:val="008B64A6"/>
    <w:rsid w:val="008C5396"/>
    <w:rsid w:val="008C7EE8"/>
    <w:rsid w:val="008D3BF7"/>
    <w:rsid w:val="008D4324"/>
    <w:rsid w:val="008D49D0"/>
    <w:rsid w:val="008D6B9C"/>
    <w:rsid w:val="008E26A4"/>
    <w:rsid w:val="008E5C50"/>
    <w:rsid w:val="008F1C1B"/>
    <w:rsid w:val="008F56CF"/>
    <w:rsid w:val="0090044A"/>
    <w:rsid w:val="00902B7E"/>
    <w:rsid w:val="0090315E"/>
    <w:rsid w:val="009037A3"/>
    <w:rsid w:val="009041F9"/>
    <w:rsid w:val="00911BE5"/>
    <w:rsid w:val="00911C07"/>
    <w:rsid w:val="00914A2B"/>
    <w:rsid w:val="009161CF"/>
    <w:rsid w:val="00916334"/>
    <w:rsid w:val="00930AF3"/>
    <w:rsid w:val="009354AC"/>
    <w:rsid w:val="00940441"/>
    <w:rsid w:val="00941A65"/>
    <w:rsid w:val="00943ED5"/>
    <w:rsid w:val="00944260"/>
    <w:rsid w:val="00952624"/>
    <w:rsid w:val="00952EB3"/>
    <w:rsid w:val="009542FC"/>
    <w:rsid w:val="00957D4D"/>
    <w:rsid w:val="00962943"/>
    <w:rsid w:val="00962B3D"/>
    <w:rsid w:val="00964B82"/>
    <w:rsid w:val="00972CBC"/>
    <w:rsid w:val="009746F7"/>
    <w:rsid w:val="00974FC0"/>
    <w:rsid w:val="00976FB0"/>
    <w:rsid w:val="00980632"/>
    <w:rsid w:val="0098158B"/>
    <w:rsid w:val="00981FFA"/>
    <w:rsid w:val="009852F2"/>
    <w:rsid w:val="00986321"/>
    <w:rsid w:val="009863DA"/>
    <w:rsid w:val="00987048"/>
    <w:rsid w:val="00990545"/>
    <w:rsid w:val="0099293E"/>
    <w:rsid w:val="00993C20"/>
    <w:rsid w:val="0099498C"/>
    <w:rsid w:val="009959FA"/>
    <w:rsid w:val="009A0B31"/>
    <w:rsid w:val="009A2106"/>
    <w:rsid w:val="009A267E"/>
    <w:rsid w:val="009A2944"/>
    <w:rsid w:val="009A496A"/>
    <w:rsid w:val="009A50EA"/>
    <w:rsid w:val="009A7475"/>
    <w:rsid w:val="009A7BBF"/>
    <w:rsid w:val="009C1694"/>
    <w:rsid w:val="009C34A4"/>
    <w:rsid w:val="009C51E4"/>
    <w:rsid w:val="009D11AE"/>
    <w:rsid w:val="009D177C"/>
    <w:rsid w:val="009D5918"/>
    <w:rsid w:val="009D78E5"/>
    <w:rsid w:val="009E0DF8"/>
    <w:rsid w:val="009E271C"/>
    <w:rsid w:val="009E6457"/>
    <w:rsid w:val="009F4F0B"/>
    <w:rsid w:val="009F77E8"/>
    <w:rsid w:val="00A07BCF"/>
    <w:rsid w:val="00A11C3B"/>
    <w:rsid w:val="00A140C1"/>
    <w:rsid w:val="00A179D1"/>
    <w:rsid w:val="00A17DC0"/>
    <w:rsid w:val="00A25BA4"/>
    <w:rsid w:val="00A25E43"/>
    <w:rsid w:val="00A27C7D"/>
    <w:rsid w:val="00A322E2"/>
    <w:rsid w:val="00A32826"/>
    <w:rsid w:val="00A353F3"/>
    <w:rsid w:val="00A35B06"/>
    <w:rsid w:val="00A37F7B"/>
    <w:rsid w:val="00A426E3"/>
    <w:rsid w:val="00A43473"/>
    <w:rsid w:val="00A44AA7"/>
    <w:rsid w:val="00A45594"/>
    <w:rsid w:val="00A476E9"/>
    <w:rsid w:val="00A501D4"/>
    <w:rsid w:val="00A51980"/>
    <w:rsid w:val="00A527BC"/>
    <w:rsid w:val="00A55505"/>
    <w:rsid w:val="00A5665D"/>
    <w:rsid w:val="00A56EE2"/>
    <w:rsid w:val="00A5782E"/>
    <w:rsid w:val="00A62CE8"/>
    <w:rsid w:val="00A76077"/>
    <w:rsid w:val="00A76825"/>
    <w:rsid w:val="00A81AD6"/>
    <w:rsid w:val="00A85596"/>
    <w:rsid w:val="00A92228"/>
    <w:rsid w:val="00A95375"/>
    <w:rsid w:val="00AA0990"/>
    <w:rsid w:val="00AA0EC2"/>
    <w:rsid w:val="00AA464B"/>
    <w:rsid w:val="00AA7185"/>
    <w:rsid w:val="00AB0F86"/>
    <w:rsid w:val="00AB4A2B"/>
    <w:rsid w:val="00AB6005"/>
    <w:rsid w:val="00AB7AFA"/>
    <w:rsid w:val="00AC09E2"/>
    <w:rsid w:val="00AC0A06"/>
    <w:rsid w:val="00AC1AB3"/>
    <w:rsid w:val="00AC5317"/>
    <w:rsid w:val="00AC5C88"/>
    <w:rsid w:val="00AC5DC4"/>
    <w:rsid w:val="00AD1485"/>
    <w:rsid w:val="00AD2AA9"/>
    <w:rsid w:val="00AD2FC3"/>
    <w:rsid w:val="00AD7E35"/>
    <w:rsid w:val="00AD7F2C"/>
    <w:rsid w:val="00AE0DC7"/>
    <w:rsid w:val="00AE2BC7"/>
    <w:rsid w:val="00AE6672"/>
    <w:rsid w:val="00AF6765"/>
    <w:rsid w:val="00AF764F"/>
    <w:rsid w:val="00B0032D"/>
    <w:rsid w:val="00B05158"/>
    <w:rsid w:val="00B055C1"/>
    <w:rsid w:val="00B11AEF"/>
    <w:rsid w:val="00B1219D"/>
    <w:rsid w:val="00B13BC0"/>
    <w:rsid w:val="00B13FCC"/>
    <w:rsid w:val="00B14626"/>
    <w:rsid w:val="00B15609"/>
    <w:rsid w:val="00B16F64"/>
    <w:rsid w:val="00B17FE8"/>
    <w:rsid w:val="00B21BE4"/>
    <w:rsid w:val="00B24D2E"/>
    <w:rsid w:val="00B3338E"/>
    <w:rsid w:val="00B3348C"/>
    <w:rsid w:val="00B335A1"/>
    <w:rsid w:val="00B35310"/>
    <w:rsid w:val="00B40226"/>
    <w:rsid w:val="00B40F73"/>
    <w:rsid w:val="00B45D69"/>
    <w:rsid w:val="00B520D8"/>
    <w:rsid w:val="00B54242"/>
    <w:rsid w:val="00B5765D"/>
    <w:rsid w:val="00B64EED"/>
    <w:rsid w:val="00B674A0"/>
    <w:rsid w:val="00B675ED"/>
    <w:rsid w:val="00B67A23"/>
    <w:rsid w:val="00B72AA5"/>
    <w:rsid w:val="00B7625D"/>
    <w:rsid w:val="00B76A84"/>
    <w:rsid w:val="00B82985"/>
    <w:rsid w:val="00B85733"/>
    <w:rsid w:val="00B85CC2"/>
    <w:rsid w:val="00B85F37"/>
    <w:rsid w:val="00B94D4E"/>
    <w:rsid w:val="00B961AB"/>
    <w:rsid w:val="00BA08E9"/>
    <w:rsid w:val="00BA2C01"/>
    <w:rsid w:val="00BA4DF0"/>
    <w:rsid w:val="00BA545E"/>
    <w:rsid w:val="00BA6078"/>
    <w:rsid w:val="00BA7BB9"/>
    <w:rsid w:val="00BB1BA9"/>
    <w:rsid w:val="00BB30AE"/>
    <w:rsid w:val="00BB5423"/>
    <w:rsid w:val="00BC6144"/>
    <w:rsid w:val="00BC6E78"/>
    <w:rsid w:val="00BD187E"/>
    <w:rsid w:val="00BD1CFF"/>
    <w:rsid w:val="00BD23E3"/>
    <w:rsid w:val="00BD2F67"/>
    <w:rsid w:val="00BD4859"/>
    <w:rsid w:val="00BD4878"/>
    <w:rsid w:val="00BD7800"/>
    <w:rsid w:val="00BD7A2A"/>
    <w:rsid w:val="00BE474C"/>
    <w:rsid w:val="00BF47EC"/>
    <w:rsid w:val="00BF7AF8"/>
    <w:rsid w:val="00C01977"/>
    <w:rsid w:val="00C0364A"/>
    <w:rsid w:val="00C03C60"/>
    <w:rsid w:val="00C046C6"/>
    <w:rsid w:val="00C04A48"/>
    <w:rsid w:val="00C10611"/>
    <w:rsid w:val="00C121A4"/>
    <w:rsid w:val="00C151A9"/>
    <w:rsid w:val="00C17A13"/>
    <w:rsid w:val="00C21E14"/>
    <w:rsid w:val="00C21E1E"/>
    <w:rsid w:val="00C254B5"/>
    <w:rsid w:val="00C27627"/>
    <w:rsid w:val="00C32892"/>
    <w:rsid w:val="00C4060E"/>
    <w:rsid w:val="00C4252F"/>
    <w:rsid w:val="00C44E50"/>
    <w:rsid w:val="00C5037A"/>
    <w:rsid w:val="00C50C3F"/>
    <w:rsid w:val="00C50F87"/>
    <w:rsid w:val="00C5243D"/>
    <w:rsid w:val="00C53582"/>
    <w:rsid w:val="00C54546"/>
    <w:rsid w:val="00C633BD"/>
    <w:rsid w:val="00C66C10"/>
    <w:rsid w:val="00C70F39"/>
    <w:rsid w:val="00C73032"/>
    <w:rsid w:val="00C74A1D"/>
    <w:rsid w:val="00C776BF"/>
    <w:rsid w:val="00C80240"/>
    <w:rsid w:val="00C90B7A"/>
    <w:rsid w:val="00C911BA"/>
    <w:rsid w:val="00C9203C"/>
    <w:rsid w:val="00C93EE1"/>
    <w:rsid w:val="00C95638"/>
    <w:rsid w:val="00C95DC9"/>
    <w:rsid w:val="00C96BBC"/>
    <w:rsid w:val="00CA1DC4"/>
    <w:rsid w:val="00CA28A1"/>
    <w:rsid w:val="00CA7DC2"/>
    <w:rsid w:val="00CB41FA"/>
    <w:rsid w:val="00CC0CC6"/>
    <w:rsid w:val="00CC7349"/>
    <w:rsid w:val="00CD0DAD"/>
    <w:rsid w:val="00CD13AA"/>
    <w:rsid w:val="00CD2F3D"/>
    <w:rsid w:val="00CD3BCE"/>
    <w:rsid w:val="00CD4CF6"/>
    <w:rsid w:val="00CD6BF8"/>
    <w:rsid w:val="00CE10F6"/>
    <w:rsid w:val="00CE2951"/>
    <w:rsid w:val="00CE2B6C"/>
    <w:rsid w:val="00CE7481"/>
    <w:rsid w:val="00CF21EE"/>
    <w:rsid w:val="00CF673A"/>
    <w:rsid w:val="00CF6F6E"/>
    <w:rsid w:val="00CF7C6A"/>
    <w:rsid w:val="00D03D8F"/>
    <w:rsid w:val="00D04EF4"/>
    <w:rsid w:val="00D05EA2"/>
    <w:rsid w:val="00D12407"/>
    <w:rsid w:val="00D13259"/>
    <w:rsid w:val="00D14D87"/>
    <w:rsid w:val="00D15851"/>
    <w:rsid w:val="00D15D2E"/>
    <w:rsid w:val="00D15FE9"/>
    <w:rsid w:val="00D238BA"/>
    <w:rsid w:val="00D26ABB"/>
    <w:rsid w:val="00D27BC3"/>
    <w:rsid w:val="00D27D5D"/>
    <w:rsid w:val="00D33237"/>
    <w:rsid w:val="00D3739A"/>
    <w:rsid w:val="00D41BB0"/>
    <w:rsid w:val="00D444F6"/>
    <w:rsid w:val="00D46F7C"/>
    <w:rsid w:val="00D47B63"/>
    <w:rsid w:val="00D50EC8"/>
    <w:rsid w:val="00D51380"/>
    <w:rsid w:val="00D521AE"/>
    <w:rsid w:val="00D55A60"/>
    <w:rsid w:val="00D5695C"/>
    <w:rsid w:val="00D61BFB"/>
    <w:rsid w:val="00D62160"/>
    <w:rsid w:val="00D6419B"/>
    <w:rsid w:val="00D64D86"/>
    <w:rsid w:val="00D67B6E"/>
    <w:rsid w:val="00D709D3"/>
    <w:rsid w:val="00D71950"/>
    <w:rsid w:val="00D729E0"/>
    <w:rsid w:val="00D75276"/>
    <w:rsid w:val="00D75335"/>
    <w:rsid w:val="00D767FE"/>
    <w:rsid w:val="00D8628C"/>
    <w:rsid w:val="00D877B4"/>
    <w:rsid w:val="00D90CAE"/>
    <w:rsid w:val="00D9123A"/>
    <w:rsid w:val="00D96745"/>
    <w:rsid w:val="00DA0677"/>
    <w:rsid w:val="00DA62CB"/>
    <w:rsid w:val="00DA7588"/>
    <w:rsid w:val="00DB0AC5"/>
    <w:rsid w:val="00DB29FB"/>
    <w:rsid w:val="00DB2B11"/>
    <w:rsid w:val="00DB6B67"/>
    <w:rsid w:val="00DB6ED3"/>
    <w:rsid w:val="00DC1A40"/>
    <w:rsid w:val="00DC4821"/>
    <w:rsid w:val="00DD0852"/>
    <w:rsid w:val="00DD0FF4"/>
    <w:rsid w:val="00DD25A4"/>
    <w:rsid w:val="00DD4155"/>
    <w:rsid w:val="00DD41BA"/>
    <w:rsid w:val="00DD5CB5"/>
    <w:rsid w:val="00DE1748"/>
    <w:rsid w:val="00DE6035"/>
    <w:rsid w:val="00DF29D7"/>
    <w:rsid w:val="00DF2D5E"/>
    <w:rsid w:val="00DF2DC7"/>
    <w:rsid w:val="00DF3E85"/>
    <w:rsid w:val="00DF40E0"/>
    <w:rsid w:val="00DF4E4D"/>
    <w:rsid w:val="00DF7BC1"/>
    <w:rsid w:val="00E00723"/>
    <w:rsid w:val="00E0148B"/>
    <w:rsid w:val="00E01F62"/>
    <w:rsid w:val="00E0479C"/>
    <w:rsid w:val="00E057CA"/>
    <w:rsid w:val="00E15789"/>
    <w:rsid w:val="00E3212E"/>
    <w:rsid w:val="00E34FFE"/>
    <w:rsid w:val="00E35F22"/>
    <w:rsid w:val="00E375B0"/>
    <w:rsid w:val="00E411A0"/>
    <w:rsid w:val="00E43772"/>
    <w:rsid w:val="00E50120"/>
    <w:rsid w:val="00E53659"/>
    <w:rsid w:val="00E53B8A"/>
    <w:rsid w:val="00E56E9E"/>
    <w:rsid w:val="00E607E1"/>
    <w:rsid w:val="00E626CE"/>
    <w:rsid w:val="00E6640F"/>
    <w:rsid w:val="00E71A04"/>
    <w:rsid w:val="00E73DF2"/>
    <w:rsid w:val="00E77A9A"/>
    <w:rsid w:val="00E77B9F"/>
    <w:rsid w:val="00E82C14"/>
    <w:rsid w:val="00E83598"/>
    <w:rsid w:val="00E84B2F"/>
    <w:rsid w:val="00E85AF2"/>
    <w:rsid w:val="00E90F48"/>
    <w:rsid w:val="00E9378B"/>
    <w:rsid w:val="00E958CD"/>
    <w:rsid w:val="00E97FD8"/>
    <w:rsid w:val="00EA1737"/>
    <w:rsid w:val="00EA67F7"/>
    <w:rsid w:val="00EB16DB"/>
    <w:rsid w:val="00EB2F98"/>
    <w:rsid w:val="00EB45D0"/>
    <w:rsid w:val="00EB6063"/>
    <w:rsid w:val="00EB7CBA"/>
    <w:rsid w:val="00EC22ED"/>
    <w:rsid w:val="00EC279E"/>
    <w:rsid w:val="00EC51EC"/>
    <w:rsid w:val="00ED52E0"/>
    <w:rsid w:val="00EE1A0A"/>
    <w:rsid w:val="00EE2669"/>
    <w:rsid w:val="00EE4587"/>
    <w:rsid w:val="00EE46B4"/>
    <w:rsid w:val="00EE72AF"/>
    <w:rsid w:val="00EF0835"/>
    <w:rsid w:val="00EF20D3"/>
    <w:rsid w:val="00F010FD"/>
    <w:rsid w:val="00F11E64"/>
    <w:rsid w:val="00F12E15"/>
    <w:rsid w:val="00F1460C"/>
    <w:rsid w:val="00F14A38"/>
    <w:rsid w:val="00F14CB7"/>
    <w:rsid w:val="00F17602"/>
    <w:rsid w:val="00F20914"/>
    <w:rsid w:val="00F20921"/>
    <w:rsid w:val="00F21D43"/>
    <w:rsid w:val="00F25268"/>
    <w:rsid w:val="00F262B9"/>
    <w:rsid w:val="00F276F0"/>
    <w:rsid w:val="00F318A1"/>
    <w:rsid w:val="00F3260D"/>
    <w:rsid w:val="00F35A97"/>
    <w:rsid w:val="00F377C4"/>
    <w:rsid w:val="00F411E5"/>
    <w:rsid w:val="00F41B21"/>
    <w:rsid w:val="00F42216"/>
    <w:rsid w:val="00F423C2"/>
    <w:rsid w:val="00F4291A"/>
    <w:rsid w:val="00F43E8C"/>
    <w:rsid w:val="00F45C76"/>
    <w:rsid w:val="00F521BD"/>
    <w:rsid w:val="00F53874"/>
    <w:rsid w:val="00F54CCA"/>
    <w:rsid w:val="00F55EB2"/>
    <w:rsid w:val="00F56C38"/>
    <w:rsid w:val="00F570A8"/>
    <w:rsid w:val="00F60B40"/>
    <w:rsid w:val="00F72AF5"/>
    <w:rsid w:val="00F747F0"/>
    <w:rsid w:val="00F81102"/>
    <w:rsid w:val="00F8343B"/>
    <w:rsid w:val="00F835F8"/>
    <w:rsid w:val="00F875E2"/>
    <w:rsid w:val="00F92663"/>
    <w:rsid w:val="00F940FD"/>
    <w:rsid w:val="00F94DDB"/>
    <w:rsid w:val="00F96D36"/>
    <w:rsid w:val="00FA140B"/>
    <w:rsid w:val="00FA22AB"/>
    <w:rsid w:val="00FA231E"/>
    <w:rsid w:val="00FA701D"/>
    <w:rsid w:val="00FB01FB"/>
    <w:rsid w:val="00FB3055"/>
    <w:rsid w:val="00FB67A2"/>
    <w:rsid w:val="00FB73C2"/>
    <w:rsid w:val="00FB74D4"/>
    <w:rsid w:val="00FC3B76"/>
    <w:rsid w:val="00FC7B9E"/>
    <w:rsid w:val="00FD35DA"/>
    <w:rsid w:val="00FD4C6D"/>
    <w:rsid w:val="00FD5690"/>
    <w:rsid w:val="00FD57E0"/>
    <w:rsid w:val="00FD79D5"/>
    <w:rsid w:val="00FE2567"/>
    <w:rsid w:val="00FE39F5"/>
    <w:rsid w:val="00FF0FD3"/>
    <w:rsid w:val="00FF2182"/>
    <w:rsid w:val="00FF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9C16D6"/>
  <w15:docId w15:val="{071AF2F3-9349-45E5-8F5F-98405B13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5A091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7"/>
    <w:next w:val="a7"/>
    <w:link w:val="10"/>
    <w:autoRedefine/>
    <w:qFormat/>
    <w:rsid w:val="005A091F"/>
    <w:pPr>
      <w:numPr>
        <w:numId w:val="3"/>
      </w:numPr>
      <w:suppressAutoHyphens/>
      <w:spacing w:before="240" w:after="120"/>
      <w:jc w:val="both"/>
      <w:outlineLvl w:val="0"/>
    </w:pPr>
    <w:rPr>
      <w:b/>
      <w:color w:val="000000"/>
      <w:sz w:val="28"/>
      <w:szCs w:val="28"/>
    </w:rPr>
  </w:style>
  <w:style w:type="paragraph" w:styleId="20">
    <w:name w:val="heading 2"/>
    <w:basedOn w:val="a7"/>
    <w:next w:val="31"/>
    <w:link w:val="23"/>
    <w:autoRedefine/>
    <w:qFormat/>
    <w:rsid w:val="005A091F"/>
    <w:pPr>
      <w:numPr>
        <w:ilvl w:val="1"/>
        <w:numId w:val="3"/>
      </w:numPr>
      <w:tabs>
        <w:tab w:val="left" w:pos="567"/>
      </w:tabs>
      <w:suppressAutoHyphens/>
      <w:spacing w:before="120" w:after="120"/>
      <w:jc w:val="both"/>
      <w:outlineLvl w:val="1"/>
    </w:pPr>
    <w:rPr>
      <w:b/>
      <w:sz w:val="28"/>
      <w:szCs w:val="28"/>
    </w:rPr>
  </w:style>
  <w:style w:type="paragraph" w:styleId="31">
    <w:name w:val="heading 3"/>
    <w:link w:val="32"/>
    <w:autoRedefine/>
    <w:qFormat/>
    <w:rsid w:val="005A091F"/>
    <w:pPr>
      <w:numPr>
        <w:ilvl w:val="2"/>
        <w:numId w:val="3"/>
      </w:numPr>
      <w:tabs>
        <w:tab w:val="left" w:pos="567"/>
      </w:tabs>
      <w:spacing w:before="120"/>
      <w:jc w:val="both"/>
      <w:outlineLvl w:val="2"/>
    </w:pPr>
    <w:rPr>
      <w:rFonts w:ascii="Times New Roman" w:eastAsia="Times New Roman" w:hAnsi="Times New Roman"/>
      <w:sz w:val="28"/>
      <w:szCs w:val="28"/>
    </w:rPr>
  </w:style>
  <w:style w:type="paragraph" w:styleId="41">
    <w:name w:val="heading 4"/>
    <w:link w:val="42"/>
    <w:autoRedefine/>
    <w:qFormat/>
    <w:rsid w:val="005A091F"/>
    <w:pPr>
      <w:numPr>
        <w:ilvl w:val="3"/>
        <w:numId w:val="3"/>
      </w:numPr>
      <w:spacing w:before="60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paragraph" w:styleId="51">
    <w:name w:val="heading 5"/>
    <w:basedOn w:val="a7"/>
    <w:link w:val="52"/>
    <w:autoRedefine/>
    <w:qFormat/>
    <w:rsid w:val="005A091F"/>
    <w:pPr>
      <w:numPr>
        <w:numId w:val="9"/>
      </w:numPr>
      <w:ind w:left="1843" w:hanging="425"/>
      <w:jc w:val="both"/>
      <w:outlineLvl w:val="4"/>
    </w:pPr>
    <w:rPr>
      <w:sz w:val="21"/>
    </w:rPr>
  </w:style>
  <w:style w:type="paragraph" w:styleId="6">
    <w:name w:val="heading 6"/>
    <w:basedOn w:val="a7"/>
    <w:next w:val="a7"/>
    <w:link w:val="60"/>
    <w:qFormat/>
    <w:rsid w:val="005A091F"/>
    <w:pPr>
      <w:spacing w:before="240"/>
      <w:outlineLvl w:val="5"/>
    </w:pPr>
    <w:rPr>
      <w:rFonts w:ascii="Arial" w:hAnsi="Arial"/>
      <w:i/>
      <w:sz w:val="22"/>
    </w:rPr>
  </w:style>
  <w:style w:type="paragraph" w:styleId="7">
    <w:name w:val="heading 7"/>
    <w:basedOn w:val="a7"/>
    <w:next w:val="a7"/>
    <w:link w:val="70"/>
    <w:qFormat/>
    <w:rsid w:val="005A091F"/>
    <w:pPr>
      <w:spacing w:before="240"/>
      <w:outlineLvl w:val="6"/>
    </w:pPr>
    <w:rPr>
      <w:rFonts w:ascii="Arial" w:hAnsi="Arial"/>
    </w:rPr>
  </w:style>
  <w:style w:type="paragraph" w:styleId="8">
    <w:name w:val="heading 8"/>
    <w:basedOn w:val="a7"/>
    <w:next w:val="a7"/>
    <w:link w:val="80"/>
    <w:autoRedefine/>
    <w:qFormat/>
    <w:rsid w:val="005A091F"/>
    <w:pPr>
      <w:spacing w:before="240"/>
      <w:outlineLvl w:val="7"/>
    </w:pPr>
    <w:rPr>
      <w:rFonts w:ascii="Arial" w:hAnsi="Arial"/>
      <w:i/>
    </w:rPr>
  </w:style>
  <w:style w:type="paragraph" w:styleId="9">
    <w:name w:val="heading 9"/>
    <w:basedOn w:val="a7"/>
    <w:next w:val="a7"/>
    <w:link w:val="90"/>
    <w:autoRedefine/>
    <w:qFormat/>
    <w:rsid w:val="005A091F"/>
    <w:pPr>
      <w:spacing w:before="240"/>
      <w:outlineLvl w:val="8"/>
    </w:pPr>
    <w:rPr>
      <w:rFonts w:ascii="Arial" w:hAnsi="Arial"/>
      <w:i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10">
    <w:name w:val="Заголовок 1 Знак"/>
    <w:basedOn w:val="a8"/>
    <w:link w:val="1"/>
    <w:rsid w:val="00BD4859"/>
    <w:rPr>
      <w:rFonts w:ascii="Times New Roman" w:eastAsia="Times New Roman" w:hAnsi="Times New Roman"/>
      <w:b/>
      <w:color w:val="000000"/>
      <w:sz w:val="28"/>
      <w:szCs w:val="28"/>
    </w:rPr>
  </w:style>
  <w:style w:type="table" w:styleId="ab">
    <w:name w:val="Table Grid"/>
    <w:basedOn w:val="a9"/>
    <w:uiPriority w:val="99"/>
    <w:rsid w:val="005A091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7"/>
    <w:link w:val="ad"/>
    <w:semiHidden/>
    <w:rsid w:val="005A091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8"/>
    <w:link w:val="ac"/>
    <w:semiHidden/>
    <w:rsid w:val="006A2A67"/>
    <w:rPr>
      <w:rFonts w:ascii="Tahoma" w:eastAsia="Times New Roman" w:hAnsi="Tahoma" w:cs="Tahoma"/>
      <w:sz w:val="16"/>
      <w:szCs w:val="16"/>
    </w:rPr>
  </w:style>
  <w:style w:type="character" w:styleId="ae">
    <w:name w:val="annotation reference"/>
    <w:uiPriority w:val="99"/>
    <w:semiHidden/>
    <w:rsid w:val="005A091F"/>
    <w:rPr>
      <w:sz w:val="16"/>
      <w:szCs w:val="16"/>
    </w:rPr>
  </w:style>
  <w:style w:type="paragraph" w:styleId="af">
    <w:name w:val="annotation text"/>
    <w:basedOn w:val="a7"/>
    <w:link w:val="af0"/>
    <w:uiPriority w:val="99"/>
    <w:semiHidden/>
    <w:rsid w:val="005A091F"/>
  </w:style>
  <w:style w:type="character" w:customStyle="1" w:styleId="af0">
    <w:name w:val="Текст примечания Знак"/>
    <w:basedOn w:val="a8"/>
    <w:link w:val="af"/>
    <w:uiPriority w:val="99"/>
    <w:semiHidden/>
    <w:rsid w:val="00EB2F98"/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rsid w:val="005A091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B2F98"/>
    <w:rPr>
      <w:rFonts w:ascii="Times New Roman" w:eastAsia="Times New Roman" w:hAnsi="Times New Roman"/>
      <w:b/>
      <w:bCs/>
      <w:sz w:val="24"/>
      <w:szCs w:val="24"/>
    </w:rPr>
  </w:style>
  <w:style w:type="paragraph" w:styleId="af3">
    <w:name w:val="List Paragraph"/>
    <w:aliases w:val="Гл. Многоуровневый"/>
    <w:basedOn w:val="a7"/>
    <w:link w:val="af4"/>
    <w:qFormat/>
    <w:rsid w:val="005A091F"/>
    <w:pPr>
      <w:ind w:left="720"/>
      <w:contextualSpacing/>
    </w:pPr>
  </w:style>
  <w:style w:type="paragraph" w:styleId="af5">
    <w:name w:val="footer"/>
    <w:link w:val="af6"/>
    <w:autoRedefine/>
    <w:rsid w:val="007B2C08"/>
    <w:pPr>
      <w:pBdr>
        <w:top w:val="single" w:sz="4" w:space="1" w:color="auto"/>
      </w:pBdr>
      <w:tabs>
        <w:tab w:val="right" w:pos="9639"/>
      </w:tabs>
    </w:pPr>
    <w:rPr>
      <w:rFonts w:ascii="Times New Roman" w:eastAsia="Times New Roman" w:hAnsi="Times New Roman" w:cs="Tahoma"/>
      <w:i/>
      <w:sz w:val="24"/>
      <w:szCs w:val="24"/>
    </w:rPr>
  </w:style>
  <w:style w:type="character" w:customStyle="1" w:styleId="af6">
    <w:name w:val="Нижний колонтитул Знак"/>
    <w:basedOn w:val="a8"/>
    <w:link w:val="af5"/>
    <w:rsid w:val="007B2C08"/>
    <w:rPr>
      <w:rFonts w:ascii="Times New Roman" w:eastAsia="Times New Roman" w:hAnsi="Times New Roman" w:cs="Tahoma"/>
      <w:i/>
      <w:sz w:val="24"/>
      <w:szCs w:val="24"/>
    </w:rPr>
  </w:style>
  <w:style w:type="paragraph" w:customStyle="1" w:styleId="af7">
    <w:name w:val="Исполнитель"/>
    <w:basedOn w:val="a7"/>
    <w:next w:val="a7"/>
    <w:uiPriority w:val="99"/>
    <w:rsid w:val="00A85596"/>
    <w:rPr>
      <w:sz w:val="28"/>
    </w:rPr>
  </w:style>
  <w:style w:type="paragraph" w:customStyle="1" w:styleId="11">
    <w:name w:val="Абзац списка1"/>
    <w:basedOn w:val="a7"/>
    <w:uiPriority w:val="99"/>
    <w:rsid w:val="00266759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7"/>
    <w:uiPriority w:val="99"/>
    <w:rsid w:val="004E04BD"/>
    <w:pPr>
      <w:ind w:left="720"/>
      <w:contextualSpacing/>
    </w:pPr>
    <w:rPr>
      <w:rFonts w:eastAsia="Calibri"/>
    </w:rPr>
  </w:style>
  <w:style w:type="paragraph" w:customStyle="1" w:styleId="af8">
    <w:name w:val="Стиль Название документа"/>
    <w:basedOn w:val="af9"/>
    <w:rsid w:val="005A091F"/>
    <w:pPr>
      <w:pBdr>
        <w:bottom w:val="none" w:sz="0" w:space="0" w:color="auto"/>
      </w:pBdr>
    </w:pPr>
    <w:rPr>
      <w:bCs/>
    </w:rPr>
  </w:style>
  <w:style w:type="paragraph" w:customStyle="1" w:styleId="afa">
    <w:name w:val="СО"/>
    <w:basedOn w:val="a7"/>
    <w:semiHidden/>
    <w:rsid w:val="005A091F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fb">
    <w:name w:val="ВИД ДОКУМЕНТА"/>
    <w:basedOn w:val="a7"/>
    <w:semiHidden/>
    <w:rsid w:val="005A091F"/>
    <w:pPr>
      <w:jc w:val="center"/>
    </w:pPr>
    <w:rPr>
      <w:rFonts w:ascii="Arial Black" w:hAnsi="Arial Black"/>
      <w:b/>
      <w:iCs/>
      <w:caps/>
      <w:spacing w:val="80"/>
      <w:sz w:val="36"/>
      <w:szCs w:val="20"/>
    </w:rPr>
  </w:style>
  <w:style w:type="paragraph" w:styleId="afc">
    <w:name w:val="header"/>
    <w:next w:val="a7"/>
    <w:link w:val="afd"/>
    <w:uiPriority w:val="99"/>
    <w:rsid w:val="005A091F"/>
    <w:pPr>
      <w:tabs>
        <w:tab w:val="right" w:pos="9639"/>
      </w:tabs>
      <w:suppressAutoHyphens/>
      <w:jc w:val="center"/>
    </w:pPr>
    <w:rPr>
      <w:rFonts w:ascii="Times New Roman" w:eastAsia="Times New Roman" w:hAnsi="Times New Roman" w:cs="Tahoma"/>
      <w:sz w:val="24"/>
      <w:szCs w:val="16"/>
    </w:rPr>
  </w:style>
  <w:style w:type="character" w:customStyle="1" w:styleId="afd">
    <w:name w:val="Верхний колонтитул Знак"/>
    <w:basedOn w:val="a8"/>
    <w:link w:val="afc"/>
    <w:uiPriority w:val="99"/>
    <w:rsid w:val="003D6CBA"/>
    <w:rPr>
      <w:rFonts w:ascii="Times New Roman" w:eastAsia="Times New Roman" w:hAnsi="Times New Roman" w:cs="Tahoma"/>
      <w:sz w:val="24"/>
      <w:szCs w:val="16"/>
    </w:rPr>
  </w:style>
  <w:style w:type="character" w:customStyle="1" w:styleId="23">
    <w:name w:val="Заголовок 2 Знак"/>
    <w:basedOn w:val="a8"/>
    <w:link w:val="20"/>
    <w:rsid w:val="0088130B"/>
    <w:rPr>
      <w:rFonts w:ascii="Times New Roman" w:eastAsia="Times New Roman" w:hAnsi="Times New Roman"/>
      <w:b/>
      <w:sz w:val="28"/>
      <w:szCs w:val="28"/>
    </w:rPr>
  </w:style>
  <w:style w:type="character" w:customStyle="1" w:styleId="32">
    <w:name w:val="Заголовок 3 Знак"/>
    <w:basedOn w:val="a8"/>
    <w:link w:val="3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42">
    <w:name w:val="Заголовок 4 Знак"/>
    <w:basedOn w:val="a8"/>
    <w:link w:val="41"/>
    <w:rsid w:val="0088130B"/>
    <w:rPr>
      <w:rFonts w:ascii="Times New Roman" w:eastAsia="Times New Roman" w:hAnsi="Times New Roman"/>
      <w:sz w:val="28"/>
      <w:szCs w:val="28"/>
    </w:rPr>
  </w:style>
  <w:style w:type="character" w:customStyle="1" w:styleId="52">
    <w:name w:val="Заголовок 5 Знак"/>
    <w:basedOn w:val="a8"/>
    <w:link w:val="51"/>
    <w:rsid w:val="0088130B"/>
    <w:rPr>
      <w:rFonts w:ascii="Times New Roman" w:eastAsia="Times New Roman" w:hAnsi="Times New Roman"/>
      <w:sz w:val="21"/>
      <w:szCs w:val="24"/>
    </w:rPr>
  </w:style>
  <w:style w:type="character" w:customStyle="1" w:styleId="60">
    <w:name w:val="Заголовок 6 Знак"/>
    <w:basedOn w:val="a8"/>
    <w:link w:val="6"/>
    <w:rsid w:val="0088130B"/>
    <w:rPr>
      <w:rFonts w:ascii="Arial" w:eastAsia="Times New Roman" w:hAnsi="Arial"/>
      <w:i/>
      <w:sz w:val="22"/>
      <w:szCs w:val="24"/>
    </w:rPr>
  </w:style>
  <w:style w:type="character" w:customStyle="1" w:styleId="70">
    <w:name w:val="Заголовок 7 Знак"/>
    <w:basedOn w:val="a8"/>
    <w:link w:val="7"/>
    <w:rsid w:val="0088130B"/>
    <w:rPr>
      <w:rFonts w:ascii="Arial" w:eastAsia="Times New Roman" w:hAnsi="Arial"/>
      <w:sz w:val="24"/>
      <w:szCs w:val="24"/>
    </w:rPr>
  </w:style>
  <w:style w:type="character" w:customStyle="1" w:styleId="80">
    <w:name w:val="Заголовок 8 Знак"/>
    <w:basedOn w:val="a8"/>
    <w:link w:val="8"/>
    <w:rsid w:val="0088130B"/>
    <w:rPr>
      <w:rFonts w:ascii="Arial" w:eastAsia="Times New Roman" w:hAnsi="Arial"/>
      <w:i/>
      <w:sz w:val="24"/>
      <w:szCs w:val="24"/>
    </w:rPr>
  </w:style>
  <w:style w:type="character" w:customStyle="1" w:styleId="90">
    <w:name w:val="Заголовок 9 Знак"/>
    <w:basedOn w:val="a8"/>
    <w:link w:val="9"/>
    <w:rsid w:val="0088130B"/>
    <w:rPr>
      <w:rFonts w:ascii="Arial" w:eastAsia="Times New Roman" w:hAnsi="Arial"/>
      <w:i/>
      <w:sz w:val="18"/>
      <w:szCs w:val="24"/>
    </w:rPr>
  </w:style>
  <w:style w:type="paragraph" w:styleId="12">
    <w:name w:val="toc 1"/>
    <w:basedOn w:val="a7"/>
    <w:next w:val="a7"/>
    <w:autoRedefine/>
    <w:uiPriority w:val="39"/>
    <w:rsid w:val="005A091F"/>
    <w:pPr>
      <w:tabs>
        <w:tab w:val="left" w:pos="567"/>
        <w:tab w:val="right" w:leader="dot" w:pos="9356"/>
      </w:tabs>
      <w:spacing w:before="100" w:beforeAutospacing="1" w:after="100" w:afterAutospacing="1"/>
      <w:ind w:left="567" w:right="567" w:hanging="567"/>
    </w:pPr>
    <w:rPr>
      <w:b/>
      <w:bCs/>
      <w:sz w:val="28"/>
    </w:rPr>
  </w:style>
  <w:style w:type="paragraph" w:customStyle="1" w:styleId="afe">
    <w:name w:val="Обычный без отступов"/>
    <w:basedOn w:val="a7"/>
    <w:semiHidden/>
    <w:rsid w:val="005A091F"/>
  </w:style>
  <w:style w:type="paragraph" w:customStyle="1" w:styleId="af9">
    <w:name w:val="Название документа"/>
    <w:basedOn w:val="a7"/>
    <w:autoRedefine/>
    <w:semiHidden/>
    <w:locked/>
    <w:rsid w:val="005A091F"/>
    <w:pPr>
      <w:pBdr>
        <w:bottom w:val="single" w:sz="4" w:space="1" w:color="auto"/>
      </w:pBdr>
      <w:tabs>
        <w:tab w:val="left" w:pos="720"/>
      </w:tabs>
      <w:spacing w:before="120" w:after="120"/>
      <w:ind w:left="100"/>
      <w:jc w:val="center"/>
    </w:pPr>
    <w:rPr>
      <w:b/>
      <w:caps/>
      <w:sz w:val="28"/>
    </w:rPr>
  </w:style>
  <w:style w:type="paragraph" w:styleId="24">
    <w:name w:val="toc 2"/>
    <w:basedOn w:val="a7"/>
    <w:next w:val="a7"/>
    <w:autoRedefine/>
    <w:uiPriority w:val="39"/>
    <w:semiHidden/>
    <w:rsid w:val="005A091F"/>
    <w:pPr>
      <w:tabs>
        <w:tab w:val="left" w:pos="851"/>
        <w:tab w:val="right" w:leader="dot" w:pos="9356"/>
      </w:tabs>
      <w:ind w:left="851" w:right="567" w:hanging="567"/>
      <w:outlineLvl w:val="0"/>
    </w:pPr>
    <w:rPr>
      <w:sz w:val="28"/>
    </w:rPr>
  </w:style>
  <w:style w:type="paragraph" w:styleId="33">
    <w:name w:val="toc 3"/>
    <w:basedOn w:val="a7"/>
    <w:next w:val="a7"/>
    <w:autoRedefine/>
    <w:uiPriority w:val="39"/>
    <w:rsid w:val="005A091F"/>
    <w:pPr>
      <w:tabs>
        <w:tab w:val="right" w:leader="dot" w:pos="9356"/>
      </w:tabs>
      <w:ind w:left="1701" w:right="567" w:hanging="1701"/>
    </w:pPr>
    <w:rPr>
      <w:rFonts w:cs="Arial"/>
      <w:bCs/>
      <w:sz w:val="28"/>
    </w:rPr>
  </w:style>
  <w:style w:type="paragraph" w:styleId="43">
    <w:name w:val="toc 4"/>
    <w:basedOn w:val="a7"/>
    <w:next w:val="a7"/>
    <w:autoRedefine/>
    <w:semiHidden/>
    <w:rsid w:val="005A091F"/>
    <w:pPr>
      <w:ind w:left="600"/>
    </w:pPr>
    <w:rPr>
      <w:szCs w:val="21"/>
    </w:rPr>
  </w:style>
  <w:style w:type="paragraph" w:styleId="53">
    <w:name w:val="toc 5"/>
    <w:basedOn w:val="a7"/>
    <w:next w:val="a7"/>
    <w:autoRedefine/>
    <w:semiHidden/>
    <w:rsid w:val="005A091F"/>
    <w:pPr>
      <w:ind w:left="800"/>
    </w:pPr>
    <w:rPr>
      <w:szCs w:val="21"/>
    </w:rPr>
  </w:style>
  <w:style w:type="paragraph" w:styleId="61">
    <w:name w:val="toc 6"/>
    <w:basedOn w:val="a7"/>
    <w:next w:val="a7"/>
    <w:autoRedefine/>
    <w:semiHidden/>
    <w:rsid w:val="005A091F"/>
    <w:pPr>
      <w:ind w:left="1000"/>
    </w:pPr>
    <w:rPr>
      <w:szCs w:val="21"/>
    </w:rPr>
  </w:style>
  <w:style w:type="paragraph" w:styleId="71">
    <w:name w:val="toc 7"/>
    <w:basedOn w:val="a7"/>
    <w:next w:val="a7"/>
    <w:autoRedefine/>
    <w:semiHidden/>
    <w:rsid w:val="005A091F"/>
    <w:pPr>
      <w:ind w:left="1200"/>
    </w:pPr>
    <w:rPr>
      <w:szCs w:val="21"/>
    </w:rPr>
  </w:style>
  <w:style w:type="paragraph" w:styleId="81">
    <w:name w:val="toc 8"/>
    <w:basedOn w:val="a7"/>
    <w:next w:val="a7"/>
    <w:autoRedefine/>
    <w:semiHidden/>
    <w:rsid w:val="005A091F"/>
    <w:pPr>
      <w:ind w:left="1400"/>
    </w:pPr>
    <w:rPr>
      <w:szCs w:val="21"/>
    </w:rPr>
  </w:style>
  <w:style w:type="character" w:styleId="aff">
    <w:name w:val="page number"/>
    <w:semiHidden/>
    <w:rsid w:val="005A091F"/>
    <w:rPr>
      <w:rFonts w:ascii="Arial" w:hAnsi="Arial"/>
      <w:dstrike w:val="0"/>
      <w:sz w:val="20"/>
      <w:vertAlign w:val="baseline"/>
    </w:rPr>
  </w:style>
  <w:style w:type="paragraph" w:styleId="aff0">
    <w:name w:val="caption"/>
    <w:basedOn w:val="a7"/>
    <w:next w:val="a7"/>
    <w:autoRedefine/>
    <w:qFormat/>
    <w:rsid w:val="005A091F"/>
    <w:pPr>
      <w:spacing w:before="480"/>
      <w:jc w:val="center"/>
    </w:pPr>
    <w:rPr>
      <w:b/>
      <w:bCs/>
      <w:sz w:val="28"/>
      <w:szCs w:val="28"/>
    </w:rPr>
  </w:style>
  <w:style w:type="paragraph" w:styleId="91">
    <w:name w:val="toc 9"/>
    <w:basedOn w:val="a7"/>
    <w:next w:val="a7"/>
    <w:autoRedefine/>
    <w:semiHidden/>
    <w:rsid w:val="005A091F"/>
    <w:pPr>
      <w:ind w:left="1600"/>
    </w:pPr>
    <w:rPr>
      <w:szCs w:val="21"/>
    </w:rPr>
  </w:style>
  <w:style w:type="paragraph" w:styleId="a6">
    <w:name w:val="List Number"/>
    <w:basedOn w:val="a7"/>
    <w:autoRedefine/>
    <w:semiHidden/>
    <w:rsid w:val="005A091F"/>
    <w:pPr>
      <w:numPr>
        <w:numId w:val="4"/>
      </w:numPr>
    </w:pPr>
  </w:style>
  <w:style w:type="paragraph" w:customStyle="1" w:styleId="aff1">
    <w:name w:val="Обычный по центру"/>
    <w:basedOn w:val="a7"/>
    <w:autoRedefine/>
    <w:semiHidden/>
    <w:rsid w:val="005A091F"/>
    <w:pPr>
      <w:tabs>
        <w:tab w:val="left" w:pos="1276"/>
      </w:tabs>
      <w:spacing w:before="240"/>
      <w:ind w:left="1276" w:right="1593"/>
      <w:jc w:val="center"/>
    </w:pPr>
    <w:rPr>
      <w:rFonts w:cs="Arial"/>
      <w:color w:val="000000"/>
      <w:sz w:val="16"/>
    </w:rPr>
  </w:style>
  <w:style w:type="paragraph" w:styleId="aff2">
    <w:name w:val="Body Text Indent"/>
    <w:basedOn w:val="a7"/>
    <w:link w:val="aff3"/>
    <w:autoRedefine/>
    <w:rsid w:val="005A091F"/>
    <w:pPr>
      <w:suppressAutoHyphens/>
      <w:spacing w:before="60" w:after="60"/>
      <w:ind w:firstLine="709"/>
      <w:jc w:val="both"/>
    </w:pPr>
    <w:rPr>
      <w:sz w:val="28"/>
      <w:szCs w:val="28"/>
    </w:rPr>
  </w:style>
  <w:style w:type="character" w:customStyle="1" w:styleId="aff3">
    <w:name w:val="Основной текст с отступом Знак"/>
    <w:basedOn w:val="a8"/>
    <w:link w:val="aff2"/>
    <w:rsid w:val="0088130B"/>
    <w:rPr>
      <w:rFonts w:ascii="Times New Roman" w:eastAsia="Times New Roman" w:hAnsi="Times New Roman"/>
      <w:sz w:val="28"/>
      <w:szCs w:val="28"/>
    </w:rPr>
  </w:style>
  <w:style w:type="paragraph" w:customStyle="1" w:styleId="HeadFirstPage">
    <w:name w:val="Head First Page"/>
    <w:basedOn w:val="a7"/>
    <w:semiHidden/>
    <w:locked/>
    <w:rsid w:val="005A091F"/>
    <w:pPr>
      <w:spacing w:before="440"/>
      <w:jc w:val="center"/>
    </w:pPr>
    <w:rPr>
      <w:b/>
      <w:bCs/>
      <w:spacing w:val="-5"/>
      <w:sz w:val="32"/>
    </w:rPr>
  </w:style>
  <w:style w:type="character" w:styleId="aff4">
    <w:name w:val="Hyperlink"/>
    <w:uiPriority w:val="99"/>
    <w:rsid w:val="005A091F"/>
    <w:rPr>
      <w:color w:val="auto"/>
      <w:u w:val="none"/>
    </w:rPr>
  </w:style>
  <w:style w:type="paragraph" w:styleId="aff5">
    <w:name w:val="Normal (Web)"/>
    <w:basedOn w:val="a7"/>
    <w:semiHidden/>
    <w:rsid w:val="005A091F"/>
    <w:pPr>
      <w:spacing w:before="100" w:beforeAutospacing="1" w:after="100" w:afterAutospacing="1"/>
      <w:ind w:left="567"/>
    </w:pPr>
    <w:rPr>
      <w:rFonts w:eastAsia="Arial Unicode MS" w:cs="Arial"/>
      <w:color w:val="000000"/>
    </w:rPr>
  </w:style>
  <w:style w:type="paragraph" w:styleId="aff6">
    <w:name w:val="List"/>
    <w:basedOn w:val="a7"/>
    <w:semiHidden/>
    <w:rsid w:val="005A091F"/>
    <w:pPr>
      <w:ind w:left="851" w:hanging="284"/>
    </w:pPr>
  </w:style>
  <w:style w:type="paragraph" w:styleId="a4">
    <w:name w:val="List Bullet"/>
    <w:basedOn w:val="a7"/>
    <w:autoRedefine/>
    <w:rsid w:val="005A091F"/>
    <w:pPr>
      <w:numPr>
        <w:numId w:val="5"/>
      </w:numPr>
      <w:tabs>
        <w:tab w:val="clear" w:pos="1134"/>
        <w:tab w:val="left" w:pos="1418"/>
      </w:tabs>
      <w:suppressAutoHyphens/>
      <w:ind w:left="0" w:firstLine="709"/>
      <w:jc w:val="both"/>
    </w:pPr>
    <w:rPr>
      <w:sz w:val="28"/>
    </w:rPr>
  </w:style>
  <w:style w:type="paragraph" w:customStyle="1" w:styleId="13">
    <w:name w:val="Текст 1"/>
    <w:basedOn w:val="20"/>
    <w:semiHidden/>
    <w:locked/>
    <w:rsid w:val="005A091F"/>
    <w:pPr>
      <w:widowControl w:val="0"/>
      <w:tabs>
        <w:tab w:val="num" w:pos="1620"/>
      </w:tabs>
      <w:overflowPunct w:val="0"/>
      <w:autoSpaceDE w:val="0"/>
      <w:autoSpaceDN w:val="0"/>
      <w:adjustRightInd w:val="0"/>
      <w:spacing w:after="60"/>
      <w:ind w:left="1332" w:hanging="432"/>
      <w:textAlignment w:val="baseline"/>
    </w:pPr>
    <w:rPr>
      <w:rFonts w:cs="Arial"/>
      <w:b w:val="0"/>
      <w:sz w:val="20"/>
    </w:rPr>
  </w:style>
  <w:style w:type="paragraph" w:customStyle="1" w:styleId="34">
    <w:name w:val="Текст 3"/>
    <w:basedOn w:val="41"/>
    <w:semiHidden/>
    <w:locked/>
    <w:rsid w:val="005A091F"/>
    <w:pPr>
      <w:widowControl w:val="0"/>
      <w:tabs>
        <w:tab w:val="left" w:pos="1701"/>
        <w:tab w:val="num" w:pos="2101"/>
      </w:tabs>
      <w:overflowPunct w:val="0"/>
      <w:autoSpaceDE w:val="0"/>
      <w:autoSpaceDN w:val="0"/>
      <w:adjustRightInd w:val="0"/>
      <w:ind w:left="1758" w:hanging="737"/>
      <w:textAlignment w:val="baseline"/>
    </w:pPr>
    <w:rPr>
      <w:sz w:val="24"/>
    </w:rPr>
  </w:style>
  <w:style w:type="paragraph" w:customStyle="1" w:styleId="a5">
    <w:name w:val="Обычный нумерованный"/>
    <w:basedOn w:val="31"/>
    <w:semiHidden/>
    <w:rsid w:val="005A091F"/>
    <w:pPr>
      <w:numPr>
        <w:numId w:val="2"/>
      </w:numPr>
    </w:pPr>
    <w:rPr>
      <w:b/>
      <w:iCs/>
    </w:rPr>
  </w:style>
  <w:style w:type="paragraph" w:styleId="35">
    <w:name w:val="Body Text 3"/>
    <w:basedOn w:val="a7"/>
    <w:link w:val="36"/>
    <w:semiHidden/>
    <w:rsid w:val="005A091F"/>
    <w:pPr>
      <w:jc w:val="center"/>
    </w:pPr>
    <w:rPr>
      <w:rFonts w:cs="Arial"/>
      <w:b/>
      <w:bCs/>
      <w:color w:val="000000"/>
      <w:sz w:val="16"/>
      <w:szCs w:val="36"/>
    </w:rPr>
  </w:style>
  <w:style w:type="character" w:customStyle="1" w:styleId="36">
    <w:name w:val="Основной текст 3 Знак"/>
    <w:basedOn w:val="a8"/>
    <w:link w:val="35"/>
    <w:semiHidden/>
    <w:rsid w:val="0088130B"/>
    <w:rPr>
      <w:rFonts w:ascii="Times New Roman" w:eastAsia="Times New Roman" w:hAnsi="Times New Roman" w:cs="Arial"/>
      <w:b/>
      <w:bCs/>
      <w:color w:val="000000"/>
      <w:sz w:val="16"/>
      <w:szCs w:val="36"/>
    </w:rPr>
  </w:style>
  <w:style w:type="paragraph" w:styleId="aff7">
    <w:name w:val="footnote text"/>
    <w:basedOn w:val="a7"/>
    <w:link w:val="aff8"/>
    <w:semiHidden/>
    <w:rsid w:val="005A091F"/>
    <w:pPr>
      <w:jc w:val="both"/>
    </w:pPr>
    <w:rPr>
      <w:sz w:val="20"/>
    </w:rPr>
  </w:style>
  <w:style w:type="character" w:customStyle="1" w:styleId="aff8">
    <w:name w:val="Текст сноски Знак"/>
    <w:basedOn w:val="a8"/>
    <w:link w:val="aff7"/>
    <w:semiHidden/>
    <w:rsid w:val="0088130B"/>
    <w:rPr>
      <w:rFonts w:ascii="Times New Roman" w:eastAsia="Times New Roman" w:hAnsi="Times New Roman"/>
      <w:szCs w:val="24"/>
    </w:rPr>
  </w:style>
  <w:style w:type="paragraph" w:styleId="25">
    <w:name w:val="List Bullet 2"/>
    <w:basedOn w:val="a7"/>
    <w:semiHidden/>
    <w:rsid w:val="005A091F"/>
    <w:pPr>
      <w:ind w:left="850" w:hanging="283"/>
    </w:pPr>
  </w:style>
  <w:style w:type="character" w:styleId="aff9">
    <w:name w:val="FollowedHyperlink"/>
    <w:semiHidden/>
    <w:rsid w:val="005A091F"/>
    <w:rPr>
      <w:color w:val="800080"/>
      <w:u w:val="single"/>
    </w:rPr>
  </w:style>
  <w:style w:type="paragraph" w:styleId="affa">
    <w:name w:val="Body Text"/>
    <w:basedOn w:val="a7"/>
    <w:link w:val="affb"/>
    <w:semiHidden/>
    <w:rsid w:val="005A091F"/>
    <w:pPr>
      <w:spacing w:after="120"/>
    </w:pPr>
  </w:style>
  <w:style w:type="character" w:customStyle="1" w:styleId="affb">
    <w:name w:val="Основной текст Знак"/>
    <w:basedOn w:val="a8"/>
    <w:link w:val="affa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c">
    <w:name w:val="Приложение"/>
    <w:basedOn w:val="a7"/>
    <w:rsid w:val="005A091F"/>
    <w:pPr>
      <w:suppressAutoHyphens/>
      <w:ind w:firstLine="6237"/>
      <w:jc w:val="center"/>
    </w:pPr>
    <w:rPr>
      <w:b/>
      <w:bCs/>
      <w:sz w:val="28"/>
    </w:rPr>
  </w:style>
  <w:style w:type="character" w:styleId="affd">
    <w:name w:val="footnote reference"/>
    <w:uiPriority w:val="99"/>
    <w:semiHidden/>
    <w:rsid w:val="005A091F"/>
    <w:rPr>
      <w:vertAlign w:val="superscript"/>
    </w:rPr>
  </w:style>
  <w:style w:type="character" w:styleId="affe">
    <w:name w:val="Emphasis"/>
    <w:qFormat/>
    <w:rsid w:val="005A091F"/>
    <w:rPr>
      <w:i/>
      <w:iCs/>
    </w:rPr>
  </w:style>
  <w:style w:type="paragraph" w:customStyle="1" w:styleId="26">
    <w:name w:val="Текст 2"/>
    <w:basedOn w:val="31"/>
    <w:semiHidden/>
    <w:locked/>
    <w:rsid w:val="005A091F"/>
    <w:pPr>
      <w:widowControl w:val="0"/>
      <w:overflowPunct w:val="0"/>
      <w:autoSpaceDE w:val="0"/>
      <w:autoSpaceDN w:val="0"/>
      <w:adjustRightInd w:val="0"/>
      <w:ind w:left="993" w:hanging="567"/>
      <w:textAlignment w:val="baseline"/>
    </w:pPr>
    <w:rPr>
      <w:sz w:val="24"/>
    </w:rPr>
  </w:style>
  <w:style w:type="paragraph" w:styleId="27">
    <w:name w:val="Body Text Indent 2"/>
    <w:basedOn w:val="a7"/>
    <w:link w:val="28"/>
    <w:semiHidden/>
    <w:rsid w:val="005A091F"/>
    <w:pPr>
      <w:ind w:left="600"/>
    </w:pPr>
  </w:style>
  <w:style w:type="character" w:customStyle="1" w:styleId="28">
    <w:name w:val="Основной текст с отступом 2 Знак"/>
    <w:basedOn w:val="a8"/>
    <w:link w:val="2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Simple">
    <w:name w:val="Simple"/>
    <w:basedOn w:val="a7"/>
    <w:semiHidden/>
    <w:locked/>
    <w:rsid w:val="005A091F"/>
    <w:rPr>
      <w:spacing w:val="-5"/>
    </w:rPr>
  </w:style>
  <w:style w:type="paragraph" w:customStyle="1" w:styleId="afff">
    <w:name w:val="Заголовки таблиц"/>
    <w:basedOn w:val="a7"/>
    <w:semiHidden/>
    <w:locked/>
    <w:rsid w:val="005A091F"/>
    <w:pPr>
      <w:widowControl w:val="0"/>
      <w:tabs>
        <w:tab w:val="left" w:leader="underscore" w:pos="9639"/>
      </w:tabs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18"/>
    </w:rPr>
  </w:style>
  <w:style w:type="paragraph" w:styleId="afff0">
    <w:name w:val="Document Map"/>
    <w:basedOn w:val="a7"/>
    <w:link w:val="afff1"/>
    <w:semiHidden/>
    <w:rsid w:val="005A091F"/>
    <w:pPr>
      <w:shd w:val="clear" w:color="auto" w:fill="000080"/>
    </w:pPr>
    <w:rPr>
      <w:rFonts w:ascii="Tahoma" w:hAnsi="Tahoma" w:cs="Tahoma"/>
    </w:rPr>
  </w:style>
  <w:style w:type="character" w:customStyle="1" w:styleId="afff1">
    <w:name w:val="Схема документа Знак"/>
    <w:basedOn w:val="a8"/>
    <w:link w:val="afff0"/>
    <w:semiHidden/>
    <w:rsid w:val="0088130B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customStyle="1" w:styleId="a">
    <w:name w:val="Заг_Предлож"/>
    <w:basedOn w:val="a7"/>
    <w:semiHidden/>
    <w:locked/>
    <w:rsid w:val="005A091F"/>
    <w:pPr>
      <w:numPr>
        <w:numId w:val="6"/>
      </w:numPr>
      <w:tabs>
        <w:tab w:val="left" w:pos="567"/>
      </w:tabs>
    </w:pPr>
    <w:rPr>
      <w:b/>
      <w:bCs/>
      <w:spacing w:val="4"/>
      <w:kern w:val="36"/>
      <w:sz w:val="28"/>
      <w:szCs w:val="28"/>
      <w:lang w:eastAsia="en-US"/>
    </w:rPr>
  </w:style>
  <w:style w:type="paragraph" w:customStyle="1" w:styleId="410">
    <w:name w:val="Стиль Заголовок 4 + влево После:  1 пт"/>
    <w:basedOn w:val="41"/>
    <w:semiHidden/>
    <w:locked/>
    <w:rsid w:val="005A091F"/>
    <w:pPr>
      <w:tabs>
        <w:tab w:val="num" w:pos="900"/>
      </w:tabs>
      <w:spacing w:after="20"/>
      <w:ind w:left="900" w:hanging="360"/>
    </w:pPr>
    <w:rPr>
      <w:rFonts w:ascii="Tahoma" w:hAnsi="Tahoma"/>
      <w:sz w:val="20"/>
    </w:rPr>
  </w:style>
  <w:style w:type="character" w:customStyle="1" w:styleId="411pt">
    <w:name w:val="Стиль Заголовок 4 + 11 pt Знак Знак Знак"/>
    <w:semiHidden/>
    <w:locked/>
    <w:rsid w:val="005A091F"/>
    <w:rPr>
      <w:rFonts w:ascii="Tahoma" w:hAnsi="Tahoma"/>
      <w:sz w:val="22"/>
      <w:lang w:val="ru-RU" w:eastAsia="ru-RU" w:bidi="ar-SA"/>
    </w:rPr>
  </w:style>
  <w:style w:type="paragraph" w:customStyle="1" w:styleId="a3">
    <w:name w:val="Текст О пер"/>
    <w:basedOn w:val="a7"/>
    <w:semiHidden/>
    <w:locked/>
    <w:rsid w:val="005A091F"/>
    <w:pPr>
      <w:numPr>
        <w:numId w:val="7"/>
      </w:numPr>
      <w:tabs>
        <w:tab w:val="clear" w:pos="1260"/>
        <w:tab w:val="num" w:pos="1276"/>
      </w:tabs>
      <w:spacing w:before="20"/>
      <w:ind w:left="1276" w:hanging="283"/>
    </w:pPr>
  </w:style>
  <w:style w:type="paragraph" w:customStyle="1" w:styleId="22">
    <w:name w:val="МС2"/>
    <w:basedOn w:val="a7"/>
    <w:semiHidden/>
    <w:locked/>
    <w:rsid w:val="005A091F"/>
    <w:pPr>
      <w:numPr>
        <w:numId w:val="8"/>
      </w:numPr>
      <w:tabs>
        <w:tab w:val="clear" w:pos="1647"/>
        <w:tab w:val="left" w:pos="1701"/>
      </w:tabs>
      <w:ind w:left="1701"/>
    </w:pPr>
  </w:style>
  <w:style w:type="paragraph" w:customStyle="1" w:styleId="afff2">
    <w:name w:val="Текст раздела"/>
    <w:basedOn w:val="20"/>
    <w:rsid w:val="005A091F"/>
    <w:pPr>
      <w:spacing w:after="60"/>
    </w:pPr>
    <w:rPr>
      <w:b w:val="0"/>
    </w:rPr>
  </w:style>
  <w:style w:type="paragraph" w:customStyle="1" w:styleId="21">
    <w:name w:val="2"/>
    <w:basedOn w:val="a7"/>
    <w:semiHidden/>
    <w:locked/>
    <w:rsid w:val="005A091F"/>
    <w:pPr>
      <w:keepNext/>
      <w:numPr>
        <w:ilvl w:val="1"/>
        <w:numId w:val="1"/>
      </w:numPr>
      <w:spacing w:before="60" w:after="60"/>
    </w:pPr>
    <w:rPr>
      <w:sz w:val="28"/>
      <w:szCs w:val="28"/>
    </w:rPr>
  </w:style>
  <w:style w:type="paragraph" w:customStyle="1" w:styleId="afff3">
    <w:name w:val="Табл текст"/>
    <w:link w:val="afff4"/>
    <w:autoRedefine/>
    <w:rsid w:val="005A091F"/>
    <w:pPr>
      <w:suppressAutoHyphens/>
      <w:spacing w:before="60" w:after="60"/>
      <w:jc w:val="both"/>
    </w:pPr>
    <w:rPr>
      <w:rFonts w:ascii="Times New Roman" w:eastAsia="Times New Roman" w:hAnsi="Times New Roman"/>
      <w:sz w:val="26"/>
    </w:rPr>
  </w:style>
  <w:style w:type="character" w:styleId="afff5">
    <w:name w:val="endnote reference"/>
    <w:semiHidden/>
    <w:rsid w:val="005A091F"/>
    <w:rPr>
      <w:rFonts w:ascii="Tahoma" w:hAnsi="Tahoma"/>
      <w:sz w:val="22"/>
    </w:rPr>
  </w:style>
  <w:style w:type="paragraph" w:customStyle="1" w:styleId="afff6">
    <w:name w:val="Комментарий"/>
    <w:basedOn w:val="afff7"/>
    <w:autoRedefine/>
    <w:semiHidden/>
    <w:locked/>
    <w:rsid w:val="005A091F"/>
  </w:style>
  <w:style w:type="paragraph" w:styleId="afff7">
    <w:name w:val="Plain Text"/>
    <w:basedOn w:val="a7"/>
    <w:link w:val="afff8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afff8">
    <w:name w:val="Текст Знак"/>
    <w:basedOn w:val="a8"/>
    <w:link w:val="afff7"/>
    <w:semiHidden/>
    <w:rsid w:val="0088130B"/>
    <w:rPr>
      <w:rFonts w:ascii="Courier New" w:eastAsia="Times New Roman" w:hAnsi="Courier New" w:cs="Courier New"/>
    </w:rPr>
  </w:style>
  <w:style w:type="paragraph" w:customStyle="1" w:styleId="ConsPlusTitle">
    <w:name w:val="ConsPlusTitle"/>
    <w:semiHidden/>
    <w:locked/>
    <w:rsid w:val="005A091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ff9">
    <w:name w:val="Буквенный список"/>
    <w:basedOn w:val="41"/>
    <w:rsid w:val="005A091F"/>
    <w:pPr>
      <w:tabs>
        <w:tab w:val="left" w:pos="1418"/>
      </w:tabs>
      <w:suppressAutoHyphens/>
    </w:pPr>
  </w:style>
  <w:style w:type="paragraph" w:customStyle="1" w:styleId="afffa">
    <w:name w:val="Текст пункта"/>
    <w:basedOn w:val="31"/>
    <w:rsid w:val="005A091F"/>
    <w:pPr>
      <w:tabs>
        <w:tab w:val="clear" w:pos="1609"/>
        <w:tab w:val="left" w:pos="1418"/>
      </w:tabs>
      <w:suppressAutoHyphens/>
      <w:spacing w:before="60" w:after="60"/>
    </w:pPr>
  </w:style>
  <w:style w:type="numbering" w:styleId="111111">
    <w:name w:val="Outline List 2"/>
    <w:basedOn w:val="aa"/>
    <w:semiHidden/>
    <w:rsid w:val="005A091F"/>
    <w:pPr>
      <w:numPr>
        <w:numId w:val="17"/>
      </w:numPr>
    </w:pPr>
  </w:style>
  <w:style w:type="numbering" w:styleId="1ai">
    <w:name w:val="Outline List 1"/>
    <w:basedOn w:val="aa"/>
    <w:semiHidden/>
    <w:rsid w:val="005A091F"/>
    <w:pPr>
      <w:numPr>
        <w:numId w:val="18"/>
      </w:numPr>
    </w:pPr>
  </w:style>
  <w:style w:type="paragraph" w:styleId="HTML">
    <w:name w:val="HTML Address"/>
    <w:basedOn w:val="a7"/>
    <w:link w:val="HTML0"/>
    <w:semiHidden/>
    <w:rsid w:val="005A091F"/>
    <w:rPr>
      <w:i/>
      <w:iCs/>
    </w:rPr>
  </w:style>
  <w:style w:type="character" w:customStyle="1" w:styleId="HTML0">
    <w:name w:val="Адрес HTML Знак"/>
    <w:basedOn w:val="a8"/>
    <w:link w:val="HTML"/>
    <w:semiHidden/>
    <w:rsid w:val="0088130B"/>
    <w:rPr>
      <w:rFonts w:ascii="Times New Roman" w:eastAsia="Times New Roman" w:hAnsi="Times New Roman"/>
      <w:i/>
      <w:iCs/>
      <w:sz w:val="24"/>
      <w:szCs w:val="24"/>
    </w:rPr>
  </w:style>
  <w:style w:type="paragraph" w:styleId="afffb">
    <w:name w:val="envelope address"/>
    <w:basedOn w:val="a7"/>
    <w:semiHidden/>
    <w:rsid w:val="005A091F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8"/>
    <w:semiHidden/>
    <w:rsid w:val="005A091F"/>
  </w:style>
  <w:style w:type="table" w:styleId="-1">
    <w:name w:val="Table Web 1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9"/>
    <w:semiHidden/>
    <w:rsid w:val="005A091F"/>
    <w:rPr>
      <w:rFonts w:ascii="Times New Roman CYR" w:eastAsia="Times New Roman" w:hAnsi="Times New Roman CY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Date"/>
    <w:basedOn w:val="a7"/>
    <w:next w:val="a7"/>
    <w:link w:val="afffd"/>
    <w:semiHidden/>
    <w:rsid w:val="005A091F"/>
  </w:style>
  <w:style w:type="character" w:customStyle="1" w:styleId="afffd">
    <w:name w:val="Дата Знак"/>
    <w:basedOn w:val="a8"/>
    <w:link w:val="afffc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e">
    <w:name w:val="Note Heading"/>
    <w:basedOn w:val="a7"/>
    <w:next w:val="a7"/>
    <w:link w:val="affff"/>
    <w:semiHidden/>
    <w:rsid w:val="005A091F"/>
  </w:style>
  <w:style w:type="character" w:customStyle="1" w:styleId="affff">
    <w:name w:val="Заголовок записки Знак"/>
    <w:basedOn w:val="a8"/>
    <w:link w:val="a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affff0">
    <w:name w:val="Table Elegant"/>
    <w:basedOn w:val="a9"/>
    <w:semiHidden/>
    <w:rsid w:val="005A091F"/>
    <w:rPr>
      <w:rFonts w:ascii="Times New Roman CYR" w:eastAsia="Times New Roman" w:hAnsi="Times New Roman CY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Subtle 1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5A091F"/>
    <w:rPr>
      <w:rFonts w:ascii="Courier New" w:hAnsi="Courier New" w:cs="Courier New"/>
      <w:sz w:val="20"/>
      <w:szCs w:val="20"/>
    </w:rPr>
  </w:style>
  <w:style w:type="table" w:styleId="15">
    <w:name w:val="Table Classic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Classic 2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9"/>
    <w:semiHidden/>
    <w:rsid w:val="005A091F"/>
    <w:rPr>
      <w:rFonts w:ascii="Times New Roman CYR" w:eastAsia="Times New Roman" w:hAnsi="Times New Roman CYR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5A091F"/>
    <w:rPr>
      <w:rFonts w:ascii="Courier New" w:hAnsi="Courier New" w:cs="Courier New"/>
      <w:sz w:val="20"/>
      <w:szCs w:val="20"/>
    </w:rPr>
  </w:style>
  <w:style w:type="paragraph" w:styleId="affff1">
    <w:name w:val="Body Text First Indent"/>
    <w:basedOn w:val="affa"/>
    <w:link w:val="affff2"/>
    <w:semiHidden/>
    <w:rsid w:val="005A091F"/>
    <w:pPr>
      <w:ind w:firstLine="210"/>
    </w:pPr>
  </w:style>
  <w:style w:type="character" w:customStyle="1" w:styleId="affff2">
    <w:name w:val="Красная строка Знак"/>
    <w:basedOn w:val="affb"/>
    <w:link w:val="affff1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2b">
    <w:name w:val="Body Text First Indent 2"/>
    <w:basedOn w:val="aff2"/>
    <w:link w:val="2c"/>
    <w:semiHidden/>
    <w:rsid w:val="005A091F"/>
    <w:pPr>
      <w:spacing w:before="0" w:after="120"/>
      <w:ind w:left="283" w:firstLine="210"/>
    </w:pPr>
    <w:rPr>
      <w:sz w:val="24"/>
      <w:szCs w:val="24"/>
    </w:rPr>
  </w:style>
  <w:style w:type="character" w:customStyle="1" w:styleId="2c">
    <w:name w:val="Красная строка 2 Знак"/>
    <w:basedOn w:val="aff3"/>
    <w:link w:val="2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0">
    <w:name w:val="List Bullet 3"/>
    <w:basedOn w:val="a7"/>
    <w:semiHidden/>
    <w:rsid w:val="005A091F"/>
    <w:pPr>
      <w:numPr>
        <w:numId w:val="10"/>
      </w:numPr>
    </w:pPr>
  </w:style>
  <w:style w:type="paragraph" w:styleId="40">
    <w:name w:val="List Bullet 4"/>
    <w:basedOn w:val="a7"/>
    <w:semiHidden/>
    <w:rsid w:val="005A091F"/>
    <w:pPr>
      <w:numPr>
        <w:numId w:val="11"/>
      </w:numPr>
    </w:pPr>
  </w:style>
  <w:style w:type="paragraph" w:styleId="50">
    <w:name w:val="List Bullet 5"/>
    <w:basedOn w:val="a7"/>
    <w:semiHidden/>
    <w:rsid w:val="005A091F"/>
    <w:pPr>
      <w:numPr>
        <w:numId w:val="12"/>
      </w:numPr>
    </w:pPr>
  </w:style>
  <w:style w:type="paragraph" w:styleId="affff3">
    <w:name w:val="Title"/>
    <w:basedOn w:val="a7"/>
    <w:link w:val="affff4"/>
    <w:qFormat/>
    <w:rsid w:val="005A091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4">
    <w:name w:val="Заголовок Знак"/>
    <w:basedOn w:val="a8"/>
    <w:link w:val="affff3"/>
    <w:rsid w:val="0088130B"/>
    <w:rPr>
      <w:rFonts w:ascii="Arial" w:eastAsia="Times New Roman" w:hAnsi="Arial" w:cs="Arial"/>
      <w:b/>
      <w:bCs/>
      <w:kern w:val="28"/>
      <w:sz w:val="32"/>
      <w:szCs w:val="32"/>
    </w:rPr>
  </w:style>
  <w:style w:type="character" w:styleId="affff5">
    <w:name w:val="line number"/>
    <w:basedOn w:val="a8"/>
    <w:semiHidden/>
    <w:rsid w:val="005A091F"/>
  </w:style>
  <w:style w:type="paragraph" w:styleId="2">
    <w:name w:val="List Number 2"/>
    <w:basedOn w:val="a7"/>
    <w:semiHidden/>
    <w:rsid w:val="005A091F"/>
    <w:pPr>
      <w:numPr>
        <w:numId w:val="13"/>
      </w:numPr>
    </w:pPr>
  </w:style>
  <w:style w:type="paragraph" w:styleId="3">
    <w:name w:val="List Number 3"/>
    <w:basedOn w:val="a7"/>
    <w:semiHidden/>
    <w:rsid w:val="005A091F"/>
    <w:pPr>
      <w:numPr>
        <w:numId w:val="14"/>
      </w:numPr>
    </w:pPr>
  </w:style>
  <w:style w:type="paragraph" w:styleId="4">
    <w:name w:val="List Number 4"/>
    <w:basedOn w:val="a7"/>
    <w:semiHidden/>
    <w:rsid w:val="005A091F"/>
    <w:pPr>
      <w:numPr>
        <w:numId w:val="15"/>
      </w:numPr>
    </w:pPr>
  </w:style>
  <w:style w:type="paragraph" w:styleId="5">
    <w:name w:val="List Number 5"/>
    <w:basedOn w:val="a7"/>
    <w:semiHidden/>
    <w:rsid w:val="005A091F"/>
    <w:pPr>
      <w:numPr>
        <w:numId w:val="16"/>
      </w:numPr>
    </w:pPr>
  </w:style>
  <w:style w:type="character" w:styleId="HTML4">
    <w:name w:val="HTML Sample"/>
    <w:semiHidden/>
    <w:rsid w:val="005A091F"/>
    <w:rPr>
      <w:rFonts w:ascii="Courier New" w:hAnsi="Courier New" w:cs="Courier New"/>
    </w:rPr>
  </w:style>
  <w:style w:type="paragraph" w:styleId="2d">
    <w:name w:val="envelope return"/>
    <w:basedOn w:val="a7"/>
    <w:semiHidden/>
    <w:rsid w:val="005A091F"/>
    <w:rPr>
      <w:rFonts w:ascii="Arial" w:hAnsi="Arial" w:cs="Arial"/>
      <w:sz w:val="20"/>
      <w:szCs w:val="20"/>
    </w:rPr>
  </w:style>
  <w:style w:type="table" w:styleId="16">
    <w:name w:val="Table 3D effects 1"/>
    <w:basedOn w:val="a9"/>
    <w:semiHidden/>
    <w:rsid w:val="005A091F"/>
    <w:rPr>
      <w:rFonts w:ascii="Times New Roman CYR" w:eastAsia="Times New Roman" w:hAnsi="Times New Roman CY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9"/>
    <w:semiHidden/>
    <w:rsid w:val="005A091F"/>
    <w:rPr>
      <w:rFonts w:ascii="Times New Roman CYR" w:eastAsia="Times New Roman" w:hAnsi="Times New Roman CY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6">
    <w:name w:val="Normal Indent"/>
    <w:basedOn w:val="a7"/>
    <w:semiHidden/>
    <w:rsid w:val="005A091F"/>
    <w:pPr>
      <w:ind w:left="708"/>
    </w:pPr>
  </w:style>
  <w:style w:type="character" w:styleId="HTML5">
    <w:name w:val="HTML Definition"/>
    <w:semiHidden/>
    <w:rsid w:val="005A091F"/>
    <w:rPr>
      <w:i/>
      <w:iCs/>
    </w:rPr>
  </w:style>
  <w:style w:type="paragraph" w:styleId="2f">
    <w:name w:val="Body Text 2"/>
    <w:basedOn w:val="a7"/>
    <w:link w:val="2f0"/>
    <w:semiHidden/>
    <w:rsid w:val="005A091F"/>
    <w:pPr>
      <w:spacing w:after="120" w:line="480" w:lineRule="auto"/>
    </w:pPr>
  </w:style>
  <w:style w:type="character" w:customStyle="1" w:styleId="2f0">
    <w:name w:val="Основной текст 2 Знак"/>
    <w:basedOn w:val="a8"/>
    <w:link w:val="2f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39">
    <w:name w:val="Body Text Indent 3"/>
    <w:basedOn w:val="a7"/>
    <w:link w:val="3a"/>
    <w:semiHidden/>
    <w:rsid w:val="005A091F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8"/>
    <w:link w:val="39"/>
    <w:semiHidden/>
    <w:rsid w:val="0088130B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5A091F"/>
    <w:rPr>
      <w:i/>
      <w:iCs/>
    </w:rPr>
  </w:style>
  <w:style w:type="character" w:styleId="HTML7">
    <w:name w:val="HTML Typewriter"/>
    <w:semiHidden/>
    <w:rsid w:val="005A091F"/>
    <w:rPr>
      <w:rFonts w:ascii="Courier New" w:hAnsi="Courier New" w:cs="Courier New"/>
      <w:sz w:val="20"/>
      <w:szCs w:val="20"/>
    </w:rPr>
  </w:style>
  <w:style w:type="paragraph" w:styleId="affff7">
    <w:name w:val="Subtitle"/>
    <w:basedOn w:val="a7"/>
    <w:link w:val="affff8"/>
    <w:qFormat/>
    <w:rsid w:val="005A091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ff8">
    <w:name w:val="Подзаголовок Знак"/>
    <w:basedOn w:val="a8"/>
    <w:link w:val="affff7"/>
    <w:rsid w:val="0088130B"/>
    <w:rPr>
      <w:rFonts w:ascii="Arial" w:eastAsia="Times New Roman" w:hAnsi="Arial" w:cs="Arial"/>
      <w:sz w:val="24"/>
      <w:szCs w:val="24"/>
    </w:rPr>
  </w:style>
  <w:style w:type="paragraph" w:styleId="affff9">
    <w:name w:val="Signature"/>
    <w:basedOn w:val="a7"/>
    <w:link w:val="affffa"/>
    <w:semiHidden/>
    <w:rsid w:val="005A091F"/>
    <w:pPr>
      <w:ind w:left="4252"/>
    </w:pPr>
  </w:style>
  <w:style w:type="character" w:customStyle="1" w:styleId="affffa">
    <w:name w:val="Подпись Знак"/>
    <w:basedOn w:val="a8"/>
    <w:link w:val="affff9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b">
    <w:name w:val="Salutation"/>
    <w:basedOn w:val="a7"/>
    <w:next w:val="a7"/>
    <w:link w:val="affffc"/>
    <w:semiHidden/>
    <w:rsid w:val="005A091F"/>
  </w:style>
  <w:style w:type="character" w:customStyle="1" w:styleId="affffc">
    <w:name w:val="Приветствие Знак"/>
    <w:basedOn w:val="a8"/>
    <w:link w:val="affffb"/>
    <w:semiHidden/>
    <w:rsid w:val="0088130B"/>
    <w:rPr>
      <w:rFonts w:ascii="Times New Roman" w:eastAsia="Times New Roman" w:hAnsi="Times New Roman"/>
      <w:sz w:val="24"/>
      <w:szCs w:val="24"/>
    </w:rPr>
  </w:style>
  <w:style w:type="paragraph" w:styleId="affffd">
    <w:name w:val="List Continue"/>
    <w:basedOn w:val="a7"/>
    <w:semiHidden/>
    <w:rsid w:val="005A091F"/>
    <w:pPr>
      <w:spacing w:after="120"/>
      <w:ind w:left="283"/>
    </w:pPr>
  </w:style>
  <w:style w:type="paragraph" w:styleId="2f1">
    <w:name w:val="List Continue 2"/>
    <w:basedOn w:val="a7"/>
    <w:semiHidden/>
    <w:rsid w:val="005A091F"/>
    <w:pPr>
      <w:spacing w:after="120"/>
      <w:ind w:left="566"/>
    </w:pPr>
  </w:style>
  <w:style w:type="paragraph" w:styleId="3b">
    <w:name w:val="List Continue 3"/>
    <w:basedOn w:val="a7"/>
    <w:semiHidden/>
    <w:rsid w:val="005A091F"/>
    <w:pPr>
      <w:spacing w:after="120"/>
      <w:ind w:left="849"/>
    </w:pPr>
  </w:style>
  <w:style w:type="paragraph" w:styleId="45">
    <w:name w:val="List Continue 4"/>
    <w:basedOn w:val="a7"/>
    <w:semiHidden/>
    <w:rsid w:val="005A091F"/>
    <w:pPr>
      <w:spacing w:after="120"/>
      <w:ind w:left="1132"/>
    </w:pPr>
  </w:style>
  <w:style w:type="paragraph" w:styleId="54">
    <w:name w:val="List Continue 5"/>
    <w:basedOn w:val="a7"/>
    <w:semiHidden/>
    <w:rsid w:val="005A091F"/>
    <w:pPr>
      <w:spacing w:after="120"/>
      <w:ind w:left="1415"/>
    </w:pPr>
  </w:style>
  <w:style w:type="table" w:styleId="17">
    <w:name w:val="Table Simple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9"/>
    <w:semiHidden/>
    <w:rsid w:val="005A091F"/>
    <w:rPr>
      <w:rFonts w:ascii="Times New Roman CYR" w:eastAsia="Times New Roman" w:hAnsi="Times New Roman CY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e">
    <w:name w:val="Closing"/>
    <w:basedOn w:val="a7"/>
    <w:link w:val="afffff"/>
    <w:semiHidden/>
    <w:rsid w:val="005A091F"/>
    <w:pPr>
      <w:ind w:left="4252"/>
    </w:pPr>
  </w:style>
  <w:style w:type="character" w:customStyle="1" w:styleId="afffff">
    <w:name w:val="Прощание Знак"/>
    <w:basedOn w:val="a8"/>
    <w:link w:val="affffe"/>
    <w:semiHidden/>
    <w:rsid w:val="0088130B"/>
    <w:rPr>
      <w:rFonts w:ascii="Times New Roman" w:eastAsia="Times New Roman" w:hAnsi="Times New Roman"/>
      <w:sz w:val="24"/>
      <w:szCs w:val="24"/>
    </w:rPr>
  </w:style>
  <w:style w:type="table" w:styleId="18">
    <w:name w:val="Table Grid 1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9"/>
    <w:semiHidden/>
    <w:rsid w:val="005A091F"/>
    <w:rPr>
      <w:rFonts w:ascii="Times New Roman CYR" w:eastAsia="Times New Roman" w:hAnsi="Times New Roman CY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9"/>
    <w:semiHidden/>
    <w:rsid w:val="005A091F"/>
    <w:rPr>
      <w:rFonts w:ascii="Times New Roman CYR" w:eastAsia="Times New Roman" w:hAnsi="Times New Roman CY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9"/>
    <w:semiHidden/>
    <w:rsid w:val="005A091F"/>
    <w:rPr>
      <w:rFonts w:ascii="Times New Roman CYR" w:eastAsia="Times New Roman" w:hAnsi="Times New Roman CYR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0">
    <w:name w:val="Table Contemporary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2f4">
    <w:name w:val="List 2"/>
    <w:basedOn w:val="a7"/>
    <w:semiHidden/>
    <w:rsid w:val="005A091F"/>
    <w:pPr>
      <w:ind w:left="566" w:hanging="283"/>
    </w:pPr>
  </w:style>
  <w:style w:type="paragraph" w:styleId="3e">
    <w:name w:val="List 3"/>
    <w:basedOn w:val="a7"/>
    <w:semiHidden/>
    <w:rsid w:val="005A091F"/>
    <w:pPr>
      <w:ind w:left="849" w:hanging="283"/>
    </w:pPr>
  </w:style>
  <w:style w:type="paragraph" w:styleId="47">
    <w:name w:val="List 4"/>
    <w:basedOn w:val="a7"/>
    <w:semiHidden/>
    <w:rsid w:val="005A091F"/>
    <w:pPr>
      <w:ind w:left="1132" w:hanging="283"/>
    </w:pPr>
  </w:style>
  <w:style w:type="paragraph" w:styleId="56">
    <w:name w:val="List 5"/>
    <w:basedOn w:val="a7"/>
    <w:semiHidden/>
    <w:rsid w:val="005A091F"/>
    <w:pPr>
      <w:ind w:left="1415" w:hanging="283"/>
    </w:pPr>
  </w:style>
  <w:style w:type="table" w:styleId="afffff1">
    <w:name w:val="Table Professional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7"/>
    <w:link w:val="HTML9"/>
    <w:semiHidden/>
    <w:rsid w:val="005A091F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basedOn w:val="a8"/>
    <w:link w:val="HTML8"/>
    <w:semiHidden/>
    <w:rsid w:val="0088130B"/>
    <w:rPr>
      <w:rFonts w:ascii="Courier New" w:eastAsia="Times New Roman" w:hAnsi="Courier New" w:cs="Courier New"/>
    </w:rPr>
  </w:style>
  <w:style w:type="numbering" w:styleId="a1">
    <w:name w:val="Outline List 3"/>
    <w:basedOn w:val="aa"/>
    <w:semiHidden/>
    <w:rsid w:val="005A091F"/>
    <w:pPr>
      <w:numPr>
        <w:numId w:val="19"/>
      </w:numPr>
    </w:pPr>
  </w:style>
  <w:style w:type="table" w:styleId="19">
    <w:name w:val="Table Columns 1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9"/>
    <w:semiHidden/>
    <w:rsid w:val="005A091F"/>
    <w:rPr>
      <w:rFonts w:ascii="Times New Roman CYR" w:eastAsia="Times New Roman" w:hAnsi="Times New Roman CYR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9"/>
    <w:semiHidden/>
    <w:rsid w:val="005A091F"/>
    <w:rPr>
      <w:rFonts w:ascii="Times New Roman CYR" w:eastAsia="Times New Roman" w:hAnsi="Times New Roman CY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9"/>
    <w:semiHidden/>
    <w:rsid w:val="005A091F"/>
    <w:rPr>
      <w:rFonts w:ascii="Times New Roman CYR" w:eastAsia="Times New Roman" w:hAnsi="Times New Roman CY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f2">
    <w:name w:val="Strong"/>
    <w:qFormat/>
    <w:rsid w:val="005A091F"/>
    <w:rPr>
      <w:b/>
      <w:bCs/>
    </w:rPr>
  </w:style>
  <w:style w:type="table" w:styleId="-10">
    <w:name w:val="Table List 1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9"/>
    <w:semiHidden/>
    <w:rsid w:val="005A091F"/>
    <w:rPr>
      <w:rFonts w:ascii="Times New Roman CYR" w:eastAsia="Times New Roman" w:hAnsi="Times New Roman CY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9"/>
    <w:semiHidden/>
    <w:rsid w:val="005A091F"/>
    <w:rPr>
      <w:rFonts w:ascii="Times New Roman CYR" w:eastAsia="Times New Roman" w:hAnsi="Times New Roman CY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3">
    <w:name w:val="Table Theme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a">
    <w:name w:val="Table Colorful 1"/>
    <w:basedOn w:val="a9"/>
    <w:semiHidden/>
    <w:rsid w:val="005A091F"/>
    <w:rPr>
      <w:rFonts w:ascii="Times New Roman CYR" w:eastAsia="Times New Roman" w:hAnsi="Times New Roman CYR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9"/>
    <w:semiHidden/>
    <w:rsid w:val="005A091F"/>
    <w:rPr>
      <w:rFonts w:ascii="Times New Roman CYR" w:eastAsia="Times New Roman" w:hAnsi="Times New Roman CY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9"/>
    <w:semiHidden/>
    <w:rsid w:val="005A091F"/>
    <w:rPr>
      <w:rFonts w:ascii="Times New Roman CYR" w:eastAsia="Times New Roman" w:hAnsi="Times New Roman CY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4">
    <w:name w:val="Block Text"/>
    <w:basedOn w:val="a7"/>
    <w:semiHidden/>
    <w:rsid w:val="005A091F"/>
    <w:pPr>
      <w:spacing w:after="120"/>
      <w:ind w:left="1440" w:right="1440"/>
    </w:pPr>
  </w:style>
  <w:style w:type="character" w:styleId="HTMLa">
    <w:name w:val="HTML Cite"/>
    <w:semiHidden/>
    <w:rsid w:val="005A091F"/>
    <w:rPr>
      <w:i/>
      <w:iCs/>
    </w:rPr>
  </w:style>
  <w:style w:type="paragraph" w:styleId="afffff5">
    <w:name w:val="Message Header"/>
    <w:basedOn w:val="a7"/>
    <w:link w:val="afffff6"/>
    <w:semiHidden/>
    <w:rsid w:val="005A09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f6">
    <w:name w:val="Шапка Знак"/>
    <w:basedOn w:val="a8"/>
    <w:link w:val="afffff5"/>
    <w:semiHidden/>
    <w:rsid w:val="0088130B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afffff7">
    <w:name w:val="E-mail Signature"/>
    <w:basedOn w:val="a7"/>
    <w:link w:val="afffff8"/>
    <w:semiHidden/>
    <w:rsid w:val="005A091F"/>
  </w:style>
  <w:style w:type="character" w:customStyle="1" w:styleId="afffff8">
    <w:name w:val="Электронная подпись Знак"/>
    <w:basedOn w:val="a8"/>
    <w:link w:val="afffff7"/>
    <w:semiHidden/>
    <w:rsid w:val="0088130B"/>
    <w:rPr>
      <w:rFonts w:ascii="Times New Roman" w:eastAsia="Times New Roman" w:hAnsi="Times New Roman"/>
      <w:sz w:val="24"/>
      <w:szCs w:val="24"/>
    </w:rPr>
  </w:style>
  <w:style w:type="paragraph" w:customStyle="1" w:styleId="afffff9">
    <w:name w:val="Табл текст_ж"/>
    <w:basedOn w:val="afff3"/>
    <w:rsid w:val="005A091F"/>
    <w:pPr>
      <w:jc w:val="left"/>
    </w:pPr>
    <w:rPr>
      <w:b/>
      <w:sz w:val="24"/>
      <w:szCs w:val="24"/>
    </w:rPr>
  </w:style>
  <w:style w:type="character" w:customStyle="1" w:styleId="400">
    <w:name w:val="Стиль Знак сноски + полужирный Серый 40%"/>
    <w:semiHidden/>
    <w:locked/>
    <w:rsid w:val="005A091F"/>
    <w:rPr>
      <w:bCs/>
      <w:color w:val="auto"/>
      <w:vertAlign w:val="superscript"/>
    </w:rPr>
  </w:style>
  <w:style w:type="paragraph" w:customStyle="1" w:styleId="a2">
    <w:name w:val="Маркер список"/>
    <w:basedOn w:val="a7"/>
    <w:semiHidden/>
    <w:locked/>
    <w:rsid w:val="005A091F"/>
    <w:pPr>
      <w:numPr>
        <w:numId w:val="20"/>
      </w:numPr>
      <w:spacing w:before="60" w:after="60"/>
      <w:jc w:val="both"/>
    </w:pPr>
    <w:rPr>
      <w:sz w:val="28"/>
    </w:rPr>
  </w:style>
  <w:style w:type="character" w:customStyle="1" w:styleId="afff4">
    <w:name w:val="Табл текст Знак"/>
    <w:link w:val="afff3"/>
    <w:rsid w:val="005A091F"/>
    <w:rPr>
      <w:rFonts w:ascii="Times New Roman" w:eastAsia="Times New Roman" w:hAnsi="Times New Roman"/>
      <w:sz w:val="26"/>
    </w:rPr>
  </w:style>
  <w:style w:type="paragraph" w:customStyle="1" w:styleId="afffffa">
    <w:name w:val="Заг_табл_рис"/>
    <w:basedOn w:val="a7"/>
    <w:rsid w:val="005A091F"/>
    <w:pPr>
      <w:suppressAutoHyphens/>
      <w:spacing w:before="60" w:after="60"/>
      <w:jc w:val="right"/>
    </w:pPr>
  </w:style>
  <w:style w:type="paragraph" w:customStyle="1" w:styleId="afffffb">
    <w:name w:val="Стиль_обыч_текст"/>
    <w:basedOn w:val="a7"/>
    <w:semiHidden/>
    <w:locked/>
    <w:rsid w:val="005A091F"/>
    <w:pPr>
      <w:spacing w:before="60"/>
    </w:pPr>
  </w:style>
  <w:style w:type="paragraph" w:customStyle="1" w:styleId="214325">
    <w:name w:val="Стиль Стиль список_марк2 + 14 пт + Слева:  325 см"/>
    <w:basedOn w:val="214"/>
    <w:semiHidden/>
    <w:locked/>
    <w:rsid w:val="005A091F"/>
    <w:pPr>
      <w:numPr>
        <w:numId w:val="21"/>
      </w:numPr>
      <w:tabs>
        <w:tab w:val="left" w:pos="1701"/>
      </w:tabs>
    </w:pPr>
    <w:rPr>
      <w:szCs w:val="20"/>
    </w:rPr>
  </w:style>
  <w:style w:type="paragraph" w:customStyle="1" w:styleId="afffffc">
    <w:name w:val="Необычный"/>
    <w:basedOn w:val="a7"/>
    <w:semiHidden/>
    <w:locked/>
    <w:rsid w:val="005A091F"/>
    <w:pPr>
      <w:keepNext/>
      <w:keepLines/>
    </w:pPr>
    <w:rPr>
      <w:sz w:val="20"/>
      <w:szCs w:val="20"/>
    </w:rPr>
  </w:style>
  <w:style w:type="paragraph" w:customStyle="1" w:styleId="a0">
    <w:name w:val="Табл_список"/>
    <w:basedOn w:val="214325"/>
    <w:rsid w:val="005A091F"/>
    <w:pPr>
      <w:numPr>
        <w:numId w:val="22"/>
      </w:numPr>
      <w:tabs>
        <w:tab w:val="clear" w:pos="1701"/>
        <w:tab w:val="left" w:pos="567"/>
      </w:tabs>
    </w:pPr>
    <w:rPr>
      <w:sz w:val="26"/>
      <w:szCs w:val="26"/>
    </w:rPr>
  </w:style>
  <w:style w:type="paragraph" w:customStyle="1" w:styleId="160">
    <w:name w:val="Стиль Название документа + 16 пт"/>
    <w:basedOn w:val="af9"/>
    <w:semiHidden/>
    <w:locked/>
    <w:rsid w:val="005A091F"/>
    <w:pPr>
      <w:pBdr>
        <w:bottom w:val="none" w:sz="0" w:space="0" w:color="auto"/>
      </w:pBdr>
    </w:pPr>
    <w:rPr>
      <w:bCs/>
    </w:rPr>
  </w:style>
  <w:style w:type="paragraph" w:customStyle="1" w:styleId="214">
    <w:name w:val="Стиль список_марк2 + 14 пт"/>
    <w:basedOn w:val="a7"/>
    <w:autoRedefine/>
    <w:semiHidden/>
    <w:locked/>
    <w:rsid w:val="005A091F"/>
    <w:pPr>
      <w:jc w:val="both"/>
    </w:pPr>
    <w:rPr>
      <w:sz w:val="28"/>
    </w:rPr>
  </w:style>
  <w:style w:type="paragraph" w:customStyle="1" w:styleId="1b">
    <w:name w:val="Стиль1"/>
    <w:basedOn w:val="a4"/>
    <w:semiHidden/>
    <w:locked/>
    <w:rsid w:val="005A091F"/>
    <w:pPr>
      <w:numPr>
        <w:numId w:val="0"/>
      </w:numPr>
    </w:pPr>
  </w:style>
  <w:style w:type="paragraph" w:customStyle="1" w:styleId="2f7">
    <w:name w:val="Стиль2"/>
    <w:basedOn w:val="a7"/>
    <w:semiHidden/>
    <w:locked/>
    <w:rsid w:val="005A091F"/>
    <w:pPr>
      <w:spacing w:before="60" w:after="60"/>
      <w:jc w:val="both"/>
    </w:pPr>
    <w:rPr>
      <w:sz w:val="28"/>
    </w:rPr>
  </w:style>
  <w:style w:type="paragraph" w:styleId="afffffd">
    <w:name w:val="Revision"/>
    <w:hidden/>
    <w:uiPriority w:val="99"/>
    <w:semiHidden/>
    <w:rsid w:val="005A091F"/>
    <w:rPr>
      <w:rFonts w:ascii="Times New Roman" w:eastAsia="Times New Roman" w:hAnsi="Times New Roman"/>
      <w:sz w:val="24"/>
      <w:szCs w:val="24"/>
    </w:rPr>
  </w:style>
  <w:style w:type="paragraph" w:customStyle="1" w:styleId="afffffe">
    <w:name w:val="СтильПР_ОРД"/>
    <w:basedOn w:val="a7"/>
    <w:semiHidden/>
    <w:rsid w:val="005A091F"/>
    <w:pPr>
      <w:ind w:left="4858"/>
      <w:jc w:val="center"/>
    </w:pPr>
  </w:style>
  <w:style w:type="paragraph" w:customStyle="1" w:styleId="affffff">
    <w:name w:val="СтильВвДей"/>
    <w:basedOn w:val="a7"/>
    <w:semiHidden/>
    <w:rsid w:val="005A091F"/>
    <w:pPr>
      <w:suppressAutoHyphens/>
      <w:jc w:val="right"/>
    </w:pPr>
    <w:rPr>
      <w:b/>
    </w:rPr>
  </w:style>
  <w:style w:type="paragraph" w:customStyle="1" w:styleId="affffff0">
    <w:name w:val="СтильЧЛ"/>
    <w:basedOn w:val="a7"/>
    <w:semiHidden/>
    <w:rsid w:val="005A091F"/>
    <w:pPr>
      <w:suppressAutoHyphens/>
      <w:jc w:val="right"/>
    </w:pPr>
  </w:style>
  <w:style w:type="paragraph" w:customStyle="1" w:styleId="affffff1">
    <w:name w:val="СтильИзд"/>
    <w:basedOn w:val="a7"/>
    <w:semiHidden/>
    <w:rsid w:val="005A091F"/>
    <w:pPr>
      <w:suppressAutoHyphens/>
      <w:jc w:val="center"/>
    </w:pPr>
    <w:rPr>
      <w:b/>
      <w:bCs/>
    </w:rPr>
  </w:style>
  <w:style w:type="paragraph" w:customStyle="1" w:styleId="affffff2">
    <w:name w:val="СтильЗнСО"/>
    <w:basedOn w:val="a7"/>
    <w:semiHidden/>
    <w:rsid w:val="005A091F"/>
    <w:pPr>
      <w:ind w:left="-360"/>
      <w:jc w:val="center"/>
    </w:pPr>
  </w:style>
  <w:style w:type="paragraph" w:customStyle="1" w:styleId="affffff3">
    <w:name w:val="Примечание"/>
    <w:basedOn w:val="a7"/>
    <w:locked/>
    <w:rsid w:val="005A091F"/>
    <w:pPr>
      <w:jc w:val="both"/>
    </w:pPr>
    <w:rPr>
      <w:i/>
    </w:rPr>
  </w:style>
  <w:style w:type="paragraph" w:customStyle="1" w:styleId="affffff4">
    <w:name w:val="СтильНСтр"/>
    <w:basedOn w:val="a7"/>
    <w:semiHidden/>
    <w:rsid w:val="005A091F"/>
    <w:pPr>
      <w:suppressAutoHyphens/>
      <w:jc w:val="center"/>
    </w:pPr>
  </w:style>
  <w:style w:type="paragraph" w:customStyle="1" w:styleId="140">
    <w:name w:val="14"/>
    <w:basedOn w:val="a7"/>
    <w:rsid w:val="00367002"/>
    <w:pPr>
      <w:spacing w:line="288" w:lineRule="auto"/>
      <w:ind w:firstLine="567"/>
      <w:jc w:val="both"/>
    </w:pPr>
    <w:rPr>
      <w:color w:val="800080"/>
      <w:sz w:val="28"/>
      <w:szCs w:val="28"/>
    </w:rPr>
  </w:style>
  <w:style w:type="character" w:customStyle="1" w:styleId="af4">
    <w:name w:val="Абзац списка Знак"/>
    <w:aliases w:val="Гл. Многоуровневый Знак"/>
    <w:basedOn w:val="a8"/>
    <w:link w:val="af3"/>
    <w:rsid w:val="009959FA"/>
    <w:rPr>
      <w:rFonts w:ascii="Times New Roman" w:eastAsia="Times New Roman" w:hAnsi="Times New Roman"/>
      <w:sz w:val="24"/>
      <w:szCs w:val="24"/>
    </w:rPr>
  </w:style>
  <w:style w:type="character" w:customStyle="1" w:styleId="110">
    <w:name w:val="Заголовок 1 Знак1"/>
    <w:basedOn w:val="a8"/>
    <w:rsid w:val="002467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8"/>
    <w:rsid w:val="00E34FFE"/>
  </w:style>
  <w:style w:type="paragraph" w:customStyle="1" w:styleId="1c">
    <w:name w:val="Обычный1"/>
    <w:link w:val="Normal"/>
    <w:rsid w:val="00B15609"/>
    <w:pPr>
      <w:widowControl w:val="0"/>
      <w:spacing w:line="300" w:lineRule="auto"/>
      <w:ind w:firstLine="700"/>
      <w:jc w:val="both"/>
    </w:pPr>
    <w:rPr>
      <w:rFonts w:ascii="Times New Roman" w:eastAsia="Times New Roman" w:hAnsi="Times New Roman"/>
      <w:snapToGrid w:val="0"/>
      <w:sz w:val="22"/>
    </w:rPr>
  </w:style>
  <w:style w:type="character" w:customStyle="1" w:styleId="Normal">
    <w:name w:val="Normal Знак"/>
    <w:link w:val="1c"/>
    <w:locked/>
    <w:rsid w:val="00B15609"/>
    <w:rPr>
      <w:rFonts w:ascii="Times New Roman" w:eastAsia="Times New Roman" w:hAnsi="Times New Roman"/>
      <w:snapToGrid w:val="0"/>
      <w:sz w:val="22"/>
    </w:rPr>
  </w:style>
  <w:style w:type="paragraph" w:customStyle="1" w:styleId="Default">
    <w:name w:val="Default"/>
    <w:rsid w:val="006158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ffff5">
    <w:name w:val="No Spacing"/>
    <w:uiPriority w:val="99"/>
    <w:qFormat/>
    <w:rsid w:val="006146A2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2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n.CDU\&#1052;&#1086;&#1080;%20&#1076;&#1086;&#1082;&#1091;&#1084;&#1077;&#1085;&#1090;&#1099;\&#1088;&#1077;&#1075;&#1083;&#1072;&#1084;&#1077;&#1085;&#1090;&#1072;&#1094;&#1080;&#1103;\&#1059;&#1087;&#1088;&#1072;&#1074;&#1083;&#1077;&#1085;&#1080;&#1077;%20&#1053;&#1052;&#1044;\&#1092;&#1086;&#1088;&#1084;&#1099;%20&#1053;&#1052;&#1044;\&#1060;&#1086;&#1088;&#1084;&#1072;_&#1053;&#1052;&#1044;_&#1056;&#1077;&#1075;&#1083;&#1072;&#1084;&#1077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B1299-EBFA-4BD6-9694-4F6B6BD32C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CA5229-696B-4B7E-8DA9-5C1DAE80E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D1722C-912A-4455-9FCA-CBA6CAA402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EABB8B-E486-4232-8E31-6FB2019FD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Форма_НМД_Регламент.dot</Template>
  <TotalTime>277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СО-ЦДУ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Попиков Алексей С.</dc:creator>
  <cp:lastModifiedBy>Ширшов Петр Алексеевич</cp:lastModifiedBy>
  <cp:revision>22</cp:revision>
  <cp:lastPrinted>2016-09-26T11:23:00Z</cp:lastPrinted>
  <dcterms:created xsi:type="dcterms:W3CDTF">2017-06-20T06:56:00Z</dcterms:created>
  <dcterms:modified xsi:type="dcterms:W3CDTF">2017-07-03T06:46:00Z</dcterms:modified>
</cp:coreProperties>
</file>